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2E9D1D71" w:rsidR="004B1C68" w:rsidRPr="00EE28D1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EE28D1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8F4DB4">
        <w:rPr>
          <w:rStyle w:val="head-activityType"/>
          <w:color w:val="000000" w:themeColor="text1"/>
          <w:sz w:val="36"/>
          <w:szCs w:val="36"/>
        </w:rPr>
        <w:t>8</w:t>
      </w:r>
      <w:r w:rsidRPr="00EE28D1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EE28D1">
        <w:rPr>
          <w:rStyle w:val="head-activityType"/>
          <w:color w:val="000000" w:themeColor="text1"/>
          <w:sz w:val="36"/>
          <w:szCs w:val="36"/>
        </w:rPr>
        <w:t>t</w:t>
      </w:r>
      <w:r w:rsidRPr="00EE28D1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44D6E0E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2008054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7A80FCB6" w14:textId="581F2E3D" w:rsidR="008F4DB4" w:rsidRPr="0045796A" w:rsidRDefault="0045796A" w:rsidP="008F4DB4">
      <w:pPr>
        <w:pStyle w:val="instruction"/>
      </w:pPr>
      <w:r>
        <w:t>1</w:t>
      </w:r>
      <w:r>
        <w:tab/>
      </w:r>
      <w:r w:rsidR="008F4DB4">
        <w:t>Look, read and complete.</w:t>
      </w:r>
      <w:r w:rsidR="008F4DB4" w:rsidRPr="008F4DB4">
        <w:t xml:space="preserve"> 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8F4DB4" w14:paraId="72DC30AF" w14:textId="77777777" w:rsidTr="00473925">
        <w:trPr>
          <w:cantSplit/>
          <w:trHeight w:val="1418"/>
        </w:trPr>
        <w:tc>
          <w:tcPr>
            <w:tcW w:w="2777" w:type="dxa"/>
            <w:vAlign w:val="center"/>
          </w:tcPr>
          <w:p w14:paraId="416BD22B" w14:textId="77777777" w:rsidR="008F4DB4" w:rsidRDefault="008F4DB4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608D41C" wp14:editId="747C4F85">
                  <wp:extent cx="814542" cy="837487"/>
                  <wp:effectExtent l="0" t="0" r="0" b="1270"/>
                  <wp:docPr id="102631425" name="Picture 102631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542" cy="837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606AA5CB" w14:textId="77777777" w:rsidR="008F4DB4" w:rsidRDefault="008F4DB4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6CC4580" wp14:editId="3FCD8D81">
                  <wp:extent cx="807159" cy="829896"/>
                  <wp:effectExtent l="0" t="0" r="5715" b="0"/>
                  <wp:docPr id="102631426" name="Picture 1026314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7159" cy="829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6674558" w14:textId="77777777" w:rsidR="008F4DB4" w:rsidRDefault="008F4DB4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90BDB96" wp14:editId="31133EF6">
                  <wp:extent cx="342016" cy="844486"/>
                  <wp:effectExtent l="0" t="0" r="1270" b="0"/>
                  <wp:docPr id="102631427" name="Picture 1026314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016" cy="844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DB4" w:rsidRPr="00685431" w14:paraId="1F37DC89" w14:textId="77777777" w:rsidTr="00473925">
        <w:trPr>
          <w:cantSplit/>
          <w:trHeight w:val="454"/>
        </w:trPr>
        <w:tc>
          <w:tcPr>
            <w:tcW w:w="2777" w:type="dxa"/>
          </w:tcPr>
          <w:p w14:paraId="0444A330" w14:textId="4BDF6BA8" w:rsidR="008F4DB4" w:rsidRPr="00685431" w:rsidRDefault="008F4DB4" w:rsidP="008F4DB4">
            <w:pPr>
              <w:pStyle w:val="activity-numbered--centered"/>
              <w:spacing w:after="0"/>
            </w:pPr>
            <w:r>
              <w:t>monitor</w:t>
            </w:r>
          </w:p>
        </w:tc>
        <w:tc>
          <w:tcPr>
            <w:tcW w:w="2778" w:type="dxa"/>
          </w:tcPr>
          <w:p w14:paraId="5835146B" w14:textId="7460E3CC" w:rsidR="008F4DB4" w:rsidRPr="00685431" w:rsidRDefault="008F4DB4" w:rsidP="008F4DB4">
            <w:pPr>
              <w:pStyle w:val="activity-numbered--centered"/>
              <w:spacing w:after="0"/>
            </w:pPr>
            <w:r>
              <w:t>keyboard</w:t>
            </w:r>
          </w:p>
        </w:tc>
        <w:tc>
          <w:tcPr>
            <w:tcW w:w="2778" w:type="dxa"/>
          </w:tcPr>
          <w:p w14:paraId="075D3E9E" w14:textId="32905E6F" w:rsidR="008F4DB4" w:rsidRPr="00685431" w:rsidRDefault="008F4DB4" w:rsidP="008F4DB4">
            <w:pPr>
              <w:pStyle w:val="activity-numbered--centered"/>
              <w:spacing w:after="0"/>
            </w:pPr>
            <w:r>
              <w:t>avatar</w:t>
            </w:r>
          </w:p>
        </w:tc>
      </w:tr>
      <w:tr w:rsidR="008F4DB4" w14:paraId="222081FF" w14:textId="77777777" w:rsidTr="00473925">
        <w:trPr>
          <w:gridAfter w:val="1"/>
          <w:wAfter w:w="2778" w:type="dxa"/>
          <w:cantSplit/>
          <w:trHeight w:val="1418"/>
        </w:trPr>
        <w:tc>
          <w:tcPr>
            <w:tcW w:w="2777" w:type="dxa"/>
            <w:vAlign w:val="center"/>
          </w:tcPr>
          <w:p w14:paraId="3D1442E5" w14:textId="77777777" w:rsidR="008F4DB4" w:rsidRDefault="008F4DB4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43FD2BF" wp14:editId="2C2EA06D">
                  <wp:extent cx="1179576" cy="855975"/>
                  <wp:effectExtent l="0" t="0" r="1905" b="0"/>
                  <wp:docPr id="102631428" name="Picture 1026314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843" cy="864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4D571DD6" w14:textId="77777777" w:rsidR="008F4DB4" w:rsidRDefault="008F4DB4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D321F94" wp14:editId="58AE3F27">
                  <wp:extent cx="823041" cy="846226"/>
                  <wp:effectExtent l="0" t="0" r="2540" b="508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3041" cy="8462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DB4" w14:paraId="3D0EFECE" w14:textId="77777777" w:rsidTr="00473925">
        <w:trPr>
          <w:gridAfter w:val="1"/>
          <w:wAfter w:w="2778" w:type="dxa"/>
          <w:cantSplit/>
          <w:trHeight w:val="454"/>
        </w:trPr>
        <w:tc>
          <w:tcPr>
            <w:tcW w:w="2777" w:type="dxa"/>
          </w:tcPr>
          <w:p w14:paraId="5427D2A7" w14:textId="790EF103" w:rsidR="008F4DB4" w:rsidRDefault="008F4DB4" w:rsidP="00473925">
            <w:pPr>
              <w:pStyle w:val="activity-numbered--centered"/>
              <w:spacing w:after="0"/>
            </w:pPr>
            <w:r>
              <w:t>controller</w:t>
            </w:r>
          </w:p>
        </w:tc>
        <w:tc>
          <w:tcPr>
            <w:tcW w:w="2778" w:type="dxa"/>
          </w:tcPr>
          <w:p w14:paraId="16C9214B" w14:textId="65CE8FFC" w:rsidR="008F4DB4" w:rsidRDefault="008F4DB4" w:rsidP="00473925">
            <w:pPr>
              <w:pStyle w:val="activity-numbered--centered"/>
              <w:spacing w:after="0"/>
            </w:pPr>
            <w:r>
              <w:t>speakers</w:t>
            </w:r>
          </w:p>
        </w:tc>
      </w:tr>
    </w:tbl>
    <w:p w14:paraId="183AF0FA" w14:textId="77777777" w:rsidR="007E79AA" w:rsidRDefault="008F4DB4" w:rsidP="008F4DB4">
      <w:pPr>
        <w:pStyle w:val="activity-numbered"/>
        <w:tabs>
          <w:tab w:val="clear" w:pos="567"/>
          <w:tab w:val="clear" w:pos="3402"/>
          <w:tab w:val="clear" w:pos="3686"/>
          <w:tab w:val="clear" w:pos="5387"/>
          <w:tab w:val="left" w:pos="5194"/>
        </w:tabs>
        <w:spacing w:before="120" w:after="60"/>
        <w:ind w:left="284" w:firstLine="0"/>
      </w:pPr>
      <w:r>
        <w:t>At home, my family has got a large</w:t>
      </w:r>
      <w:r w:rsidRPr="00AC13B6">
        <w:t xml:space="preserve"> </w:t>
      </w:r>
      <w:r w:rsidRPr="002055D9">
        <w:rPr>
          <w:rStyle w:val="superscript"/>
        </w:rPr>
        <w:t>1</w:t>
      </w:r>
      <w:r>
        <w:rPr>
          <w:rStyle w:val="superscript"/>
        </w:rPr>
        <w:t> </w:t>
      </w:r>
      <w:r w:rsidRPr="004727DA">
        <w:rPr>
          <w:rStyle w:val="wol"/>
        </w:rPr>
        <w:t>               </w:t>
      </w:r>
      <w:r w:rsidR="007E79AA" w:rsidRPr="004727DA">
        <w:rPr>
          <w:rStyle w:val="wol"/>
        </w:rPr>
        <w:t>            </w:t>
      </w:r>
      <w:r w:rsidRPr="004727DA">
        <w:rPr>
          <w:rStyle w:val="wol"/>
        </w:rPr>
        <w:t>      </w:t>
      </w:r>
      <w:r>
        <w:t xml:space="preserve">  to watch films and s</w:t>
      </w:r>
      <w:bookmarkStart w:id="0" w:name="_GoBack"/>
      <w:bookmarkEnd w:id="0"/>
      <w:r>
        <w:t>ome really</w:t>
      </w:r>
    </w:p>
    <w:p w14:paraId="7440A87E" w14:textId="77777777" w:rsidR="007E79AA" w:rsidRDefault="008F4DB4" w:rsidP="007E79AA">
      <w:pPr>
        <w:pStyle w:val="activity-numbered"/>
        <w:tabs>
          <w:tab w:val="clear" w:pos="567"/>
          <w:tab w:val="clear" w:pos="3402"/>
          <w:tab w:val="clear" w:pos="3686"/>
          <w:tab w:val="clear" w:pos="5387"/>
          <w:tab w:val="left" w:pos="5194"/>
        </w:tabs>
        <w:spacing w:before="120" w:after="60"/>
        <w:ind w:left="284" w:firstLine="0"/>
      </w:pPr>
      <w:r>
        <w:t>good</w:t>
      </w:r>
      <w:r w:rsidR="007E79AA">
        <w:t xml:space="preserve"> </w:t>
      </w:r>
      <w:r>
        <w:rPr>
          <w:rStyle w:val="superscript"/>
        </w:rPr>
        <w:t>2 </w:t>
      </w:r>
      <w:r w:rsidRPr="004727DA">
        <w:rPr>
          <w:rStyle w:val="wol"/>
        </w:rPr>
        <w:t>            </w:t>
      </w:r>
      <w:r w:rsidR="007E79AA" w:rsidRPr="004727DA">
        <w:rPr>
          <w:rStyle w:val="wol"/>
        </w:rPr>
        <w:t>            </w:t>
      </w:r>
      <w:r w:rsidRPr="004727DA">
        <w:rPr>
          <w:rStyle w:val="wol"/>
        </w:rPr>
        <w:t>         </w:t>
      </w:r>
      <w:r>
        <w:t xml:space="preserve"> to hear the sound. I use the</w:t>
      </w:r>
      <w:r w:rsidRPr="00AC13B6">
        <w:t xml:space="preserve"> </w:t>
      </w:r>
      <w:r>
        <w:rPr>
          <w:rStyle w:val="superscript"/>
        </w:rPr>
        <w:t>3 </w:t>
      </w:r>
      <w:r w:rsidRPr="004727DA">
        <w:rPr>
          <w:rStyle w:val="wol"/>
        </w:rPr>
        <w:t>              </w:t>
      </w:r>
      <w:r w:rsidR="007E79AA" w:rsidRPr="004727DA">
        <w:rPr>
          <w:rStyle w:val="wol"/>
        </w:rPr>
        <w:t>            </w:t>
      </w:r>
      <w:r w:rsidRPr="004727DA">
        <w:rPr>
          <w:rStyle w:val="wol"/>
        </w:rPr>
        <w:t>       </w:t>
      </w:r>
      <w:r w:rsidRPr="00AC13B6">
        <w:t xml:space="preserve"> </w:t>
      </w:r>
      <w:r>
        <w:t>to type</w:t>
      </w:r>
    </w:p>
    <w:p w14:paraId="02B78E4B" w14:textId="77777777" w:rsidR="007E79AA" w:rsidRDefault="008F4DB4" w:rsidP="007E79AA">
      <w:pPr>
        <w:pStyle w:val="activity-numbered"/>
        <w:tabs>
          <w:tab w:val="clear" w:pos="567"/>
          <w:tab w:val="clear" w:pos="3402"/>
          <w:tab w:val="clear" w:pos="3686"/>
          <w:tab w:val="clear" w:pos="5387"/>
          <w:tab w:val="left" w:pos="5194"/>
        </w:tabs>
        <w:spacing w:before="120" w:after="60"/>
        <w:ind w:left="284" w:firstLine="0"/>
      </w:pPr>
      <w:r>
        <w:t>words and the</w:t>
      </w:r>
      <w:r w:rsidR="007E79AA">
        <w:t xml:space="preserve"> </w:t>
      </w:r>
      <w:r>
        <w:rPr>
          <w:rStyle w:val="superscript"/>
        </w:rPr>
        <w:t>4 </w:t>
      </w:r>
      <w:r w:rsidRPr="004727DA">
        <w:rPr>
          <w:rStyle w:val="wol"/>
        </w:rPr>
        <w:t>             </w:t>
      </w:r>
      <w:r w:rsidR="007E79AA" w:rsidRPr="004727DA">
        <w:rPr>
          <w:rStyle w:val="wol"/>
        </w:rPr>
        <w:t>            </w:t>
      </w:r>
      <w:r w:rsidRPr="004727DA">
        <w:rPr>
          <w:rStyle w:val="wol"/>
        </w:rPr>
        <w:t>        </w:t>
      </w:r>
      <w:r w:rsidRPr="00AC13B6">
        <w:t xml:space="preserve"> </w:t>
      </w:r>
      <w:r>
        <w:t>to play games. Look! That little boy is my</w:t>
      </w:r>
    </w:p>
    <w:p w14:paraId="3CA2D672" w14:textId="56DA891E" w:rsidR="008F4DB4" w:rsidRPr="002D2043" w:rsidRDefault="008F4DB4" w:rsidP="007E79AA">
      <w:pPr>
        <w:pStyle w:val="activity-numbered"/>
        <w:tabs>
          <w:tab w:val="clear" w:pos="567"/>
          <w:tab w:val="clear" w:pos="3402"/>
          <w:tab w:val="clear" w:pos="3686"/>
          <w:tab w:val="clear" w:pos="5387"/>
          <w:tab w:val="left" w:pos="5194"/>
        </w:tabs>
        <w:spacing w:before="120" w:after="60"/>
        <w:ind w:left="284" w:firstLine="0"/>
      </w:pPr>
      <w:r>
        <w:rPr>
          <w:rStyle w:val="superscript"/>
        </w:rPr>
        <w:t>5 </w:t>
      </w:r>
      <w:r w:rsidRPr="004727DA">
        <w:rPr>
          <w:rStyle w:val="wol"/>
        </w:rPr>
        <w:t>         </w:t>
      </w:r>
      <w:r w:rsidR="007E79AA" w:rsidRPr="004727DA">
        <w:rPr>
          <w:rStyle w:val="wol"/>
        </w:rPr>
        <w:t>            </w:t>
      </w:r>
      <w:r w:rsidRPr="004727DA">
        <w:rPr>
          <w:rStyle w:val="wol"/>
        </w:rPr>
        <w:t>           </w:t>
      </w:r>
      <w:r w:rsidRPr="008F4DB4">
        <w:rPr>
          <w:rStyle w:val="wol"/>
          <w:u w:val="none"/>
        </w:rPr>
        <w:t> .</w:t>
      </w:r>
    </w:p>
    <w:p w14:paraId="1F863F1F" w14:textId="4E09B8F1" w:rsidR="0045796A" w:rsidRDefault="008F4DB4" w:rsidP="008F4DB4">
      <w:pPr>
        <w:pStyle w:val="instruction"/>
        <w:ind w:right="-27"/>
        <w:jc w:val="right"/>
      </w:pPr>
      <w:r w:rsidRPr="002D2043">
        <w:rPr>
          <w:rStyle w:val="marks-frame"/>
        </w:rPr>
        <w:t>     / 5 </w:t>
      </w:r>
    </w:p>
    <w:p w14:paraId="7C305A61" w14:textId="7B3AD44F" w:rsidR="0045796A" w:rsidRDefault="0045796A" w:rsidP="0045796A">
      <w:pPr>
        <w:pStyle w:val="instruction"/>
      </w:pPr>
      <w:r>
        <w:t>2</w:t>
      </w:r>
      <w:r>
        <w:tab/>
      </w:r>
      <w:r w:rsidR="000C344B" w:rsidRPr="006F28DE">
        <w:t xml:space="preserve">Look and </w:t>
      </w:r>
      <w:r w:rsidR="000C344B">
        <w:t>write</w:t>
      </w:r>
      <w:r w:rsidR="000C344B" w:rsidRPr="006F28DE">
        <w:t>.</w:t>
      </w:r>
    </w:p>
    <w:p w14:paraId="66083E70" w14:textId="2C10103E" w:rsidR="0045796A" w:rsidRPr="0045796A" w:rsidRDefault="006A1D02" w:rsidP="00890098">
      <w:pPr>
        <w:pStyle w:val="wordpool-text"/>
        <w:spacing w:after="120"/>
        <w:ind w:right="6048"/>
      </w:pPr>
      <w:r w:rsidRPr="006A1D02">
        <w:rPr>
          <w:lang w:val="en-US"/>
        </w:rPr>
        <w:t>guess</w:t>
      </w:r>
      <w:r w:rsidRPr="006F28DE">
        <w:t> </w:t>
      </w:r>
      <w:r w:rsidRPr="006A1D02">
        <w:rPr>
          <w:lang w:val="en-US"/>
        </w:rPr>
        <w:t>hide</w:t>
      </w:r>
      <w:r w:rsidRPr="006F28DE">
        <w:t> </w:t>
      </w:r>
      <w:r w:rsidRPr="006A1D02">
        <w:rPr>
          <w:lang w:val="en-US"/>
        </w:rPr>
        <w:t>pick</w:t>
      </w:r>
      <w:r w:rsidRPr="006F28DE">
        <w:t> </w:t>
      </w:r>
      <w:r w:rsidRPr="006A1D02">
        <w:rPr>
          <w:lang w:val="en-US"/>
        </w:rPr>
        <w:t>race</w:t>
      </w:r>
      <w:r w:rsidRPr="006F28DE">
        <w:t> </w:t>
      </w:r>
      <w:r w:rsidRPr="006A1D02">
        <w:rPr>
          <w:lang w:val="en-US"/>
        </w:rPr>
        <w:t>score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890098" w14:paraId="101C1647" w14:textId="77777777" w:rsidTr="00473925">
        <w:trPr>
          <w:cantSplit/>
          <w:trHeight w:val="1701"/>
        </w:trPr>
        <w:tc>
          <w:tcPr>
            <w:tcW w:w="2777" w:type="dxa"/>
            <w:vAlign w:val="center"/>
          </w:tcPr>
          <w:p w14:paraId="61263A71" w14:textId="77777777" w:rsidR="00890098" w:rsidRDefault="00890098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3EF3972" wp14:editId="101349CC">
                  <wp:extent cx="1207008" cy="1022151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5010" cy="1028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29CEB14" w14:textId="77777777" w:rsidR="00890098" w:rsidRDefault="00890098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EA46274" wp14:editId="6B8E6311">
                  <wp:extent cx="1225296" cy="1037638"/>
                  <wp:effectExtent l="0" t="0" r="0" b="381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2204" cy="1043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28F31291" w14:textId="77777777" w:rsidR="00890098" w:rsidRDefault="00890098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A5B802" wp14:editId="210DD3AB">
                  <wp:extent cx="1243584" cy="1050480"/>
                  <wp:effectExtent l="0" t="0" r="1270" b="381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720" cy="10565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098" w:rsidRPr="00685431" w14:paraId="30F3C9E0" w14:textId="77777777" w:rsidTr="00473925">
        <w:trPr>
          <w:cantSplit/>
          <w:trHeight w:val="567"/>
        </w:trPr>
        <w:tc>
          <w:tcPr>
            <w:tcW w:w="2777" w:type="dxa"/>
            <w:vAlign w:val="center"/>
          </w:tcPr>
          <w:p w14:paraId="208F4DDA" w14:textId="77777777" w:rsidR="00890098" w:rsidRPr="0045796A" w:rsidRDefault="00890098" w:rsidP="00473925">
            <w:pPr>
              <w:pStyle w:val="activity-numbered--centered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 xml:space="preserve">1 </w:t>
            </w:r>
            <w:r w:rsidRPr="0045796A">
              <w:rPr>
                <w:rStyle w:val="wol"/>
                <w:sz w:val="28"/>
                <w:szCs w:val="28"/>
              </w:rPr>
              <w:t xml:space="preserve">     </w:t>
            </w:r>
            <w:r>
              <w:rPr>
                <w:rStyle w:val="wol"/>
                <w:sz w:val="28"/>
                <w:szCs w:val="28"/>
              </w:rPr>
              <w:t xml:space="preserve">               </w:t>
            </w:r>
            <w:r w:rsidRPr="0045796A">
              <w:rPr>
                <w:rStyle w:val="wol"/>
                <w:sz w:val="28"/>
                <w:szCs w:val="28"/>
              </w:rPr>
              <w:t xml:space="preserve">       </w:t>
            </w:r>
            <w:r>
              <w:rPr>
                <w:rStyle w:val="wol"/>
                <w:sz w:val="28"/>
                <w:szCs w:val="28"/>
              </w:rPr>
              <w:t xml:space="preserve">  </w:t>
            </w:r>
            <w:r w:rsidRPr="0045796A">
              <w:rPr>
                <w:rStyle w:val="wol"/>
                <w:sz w:val="28"/>
                <w:szCs w:val="28"/>
              </w:rPr>
              <w:t xml:space="preserve">         </w:t>
            </w:r>
          </w:p>
        </w:tc>
        <w:tc>
          <w:tcPr>
            <w:tcW w:w="2778" w:type="dxa"/>
            <w:vAlign w:val="center"/>
          </w:tcPr>
          <w:p w14:paraId="34AA768B" w14:textId="77777777" w:rsidR="00890098" w:rsidRPr="0045796A" w:rsidRDefault="00890098" w:rsidP="00473925">
            <w:pPr>
              <w:pStyle w:val="activity-numbered--centered"/>
              <w:jc w:val="left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45796A">
              <w:rPr>
                <w:szCs w:val="28"/>
              </w:rPr>
              <w:t xml:space="preserve"> </w:t>
            </w:r>
            <w:r w:rsidRPr="0045796A">
              <w:rPr>
                <w:rStyle w:val="wol"/>
                <w:sz w:val="28"/>
                <w:szCs w:val="28"/>
              </w:rPr>
              <w:t xml:space="preserve">     </w:t>
            </w:r>
            <w:r>
              <w:rPr>
                <w:rStyle w:val="wol"/>
                <w:sz w:val="28"/>
                <w:szCs w:val="28"/>
              </w:rPr>
              <w:t xml:space="preserve">               </w:t>
            </w:r>
            <w:r w:rsidRPr="0045796A">
              <w:rPr>
                <w:rStyle w:val="wol"/>
                <w:sz w:val="28"/>
                <w:szCs w:val="28"/>
              </w:rPr>
              <w:t xml:space="preserve">       </w:t>
            </w:r>
            <w:r>
              <w:rPr>
                <w:rStyle w:val="wol"/>
                <w:sz w:val="28"/>
                <w:szCs w:val="28"/>
              </w:rPr>
              <w:t xml:space="preserve">  </w:t>
            </w:r>
            <w:r w:rsidRPr="0045796A">
              <w:rPr>
                <w:rStyle w:val="wol"/>
                <w:sz w:val="28"/>
                <w:szCs w:val="28"/>
              </w:rPr>
              <w:t xml:space="preserve">         </w:t>
            </w:r>
          </w:p>
        </w:tc>
        <w:tc>
          <w:tcPr>
            <w:tcW w:w="2778" w:type="dxa"/>
            <w:vAlign w:val="center"/>
          </w:tcPr>
          <w:p w14:paraId="0A927DE1" w14:textId="77777777" w:rsidR="00890098" w:rsidRPr="0045796A" w:rsidRDefault="00890098" w:rsidP="00473925">
            <w:pPr>
              <w:pStyle w:val="activity-numbered--centered"/>
              <w:jc w:val="left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45796A">
              <w:rPr>
                <w:szCs w:val="28"/>
              </w:rPr>
              <w:t xml:space="preserve"> </w:t>
            </w:r>
            <w:r w:rsidRPr="0045796A">
              <w:rPr>
                <w:rStyle w:val="wol"/>
                <w:sz w:val="28"/>
                <w:szCs w:val="28"/>
              </w:rPr>
              <w:t xml:space="preserve">     </w:t>
            </w:r>
            <w:r>
              <w:rPr>
                <w:rStyle w:val="wol"/>
                <w:sz w:val="28"/>
                <w:szCs w:val="28"/>
              </w:rPr>
              <w:t xml:space="preserve">               </w:t>
            </w:r>
            <w:r w:rsidRPr="0045796A">
              <w:rPr>
                <w:rStyle w:val="wol"/>
                <w:sz w:val="28"/>
                <w:szCs w:val="28"/>
              </w:rPr>
              <w:t xml:space="preserve">       </w:t>
            </w:r>
            <w:r>
              <w:rPr>
                <w:rStyle w:val="wol"/>
                <w:sz w:val="28"/>
                <w:szCs w:val="28"/>
              </w:rPr>
              <w:t xml:space="preserve">  </w:t>
            </w:r>
            <w:r w:rsidRPr="0045796A">
              <w:rPr>
                <w:rStyle w:val="wol"/>
                <w:sz w:val="28"/>
                <w:szCs w:val="28"/>
              </w:rPr>
              <w:t xml:space="preserve">         </w:t>
            </w:r>
          </w:p>
        </w:tc>
      </w:tr>
      <w:tr w:rsidR="00890098" w14:paraId="697297AD" w14:textId="77777777" w:rsidTr="00473925">
        <w:trPr>
          <w:gridAfter w:val="1"/>
          <w:wAfter w:w="2778" w:type="dxa"/>
          <w:cantSplit/>
          <w:trHeight w:val="1701"/>
        </w:trPr>
        <w:tc>
          <w:tcPr>
            <w:tcW w:w="2777" w:type="dxa"/>
            <w:vAlign w:val="center"/>
          </w:tcPr>
          <w:p w14:paraId="13946581" w14:textId="77777777" w:rsidR="00890098" w:rsidRDefault="00890098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5EA499" wp14:editId="5F775A85">
                  <wp:extent cx="1252728" cy="1058205"/>
                  <wp:effectExtent l="0" t="0" r="508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8170" cy="10628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F06B225" w14:textId="77777777" w:rsidR="00890098" w:rsidRDefault="00890098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5CF3B79" wp14:editId="1E90F784">
                  <wp:extent cx="1234440" cy="1054885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0676" cy="1060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098" w14:paraId="43C9131E" w14:textId="77777777" w:rsidTr="00473925">
        <w:trPr>
          <w:gridAfter w:val="1"/>
          <w:wAfter w:w="2778" w:type="dxa"/>
          <w:cantSplit/>
          <w:trHeight w:val="567"/>
        </w:trPr>
        <w:tc>
          <w:tcPr>
            <w:tcW w:w="2777" w:type="dxa"/>
            <w:vAlign w:val="center"/>
          </w:tcPr>
          <w:p w14:paraId="6C31BEE8" w14:textId="77777777" w:rsidR="00890098" w:rsidRPr="0045796A" w:rsidRDefault="00890098" w:rsidP="00473925">
            <w:pPr>
              <w:pStyle w:val="activity-numbered--centered"/>
              <w:jc w:val="left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45796A">
              <w:rPr>
                <w:szCs w:val="28"/>
              </w:rPr>
              <w:t xml:space="preserve"> </w:t>
            </w:r>
            <w:r w:rsidRPr="0045796A">
              <w:rPr>
                <w:rStyle w:val="wol"/>
                <w:sz w:val="28"/>
                <w:szCs w:val="28"/>
              </w:rPr>
              <w:t xml:space="preserve">     </w:t>
            </w:r>
            <w:r>
              <w:rPr>
                <w:rStyle w:val="wol"/>
                <w:sz w:val="28"/>
                <w:szCs w:val="28"/>
              </w:rPr>
              <w:t xml:space="preserve">               </w:t>
            </w:r>
            <w:r w:rsidRPr="0045796A">
              <w:rPr>
                <w:rStyle w:val="wol"/>
                <w:sz w:val="28"/>
                <w:szCs w:val="28"/>
              </w:rPr>
              <w:t xml:space="preserve">       </w:t>
            </w:r>
            <w:r>
              <w:rPr>
                <w:rStyle w:val="wol"/>
                <w:sz w:val="28"/>
                <w:szCs w:val="28"/>
              </w:rPr>
              <w:t xml:space="preserve">  </w:t>
            </w:r>
            <w:r w:rsidRPr="0045796A">
              <w:rPr>
                <w:rStyle w:val="wol"/>
                <w:sz w:val="28"/>
                <w:szCs w:val="28"/>
              </w:rPr>
              <w:t xml:space="preserve">         </w:t>
            </w:r>
          </w:p>
        </w:tc>
        <w:tc>
          <w:tcPr>
            <w:tcW w:w="2778" w:type="dxa"/>
            <w:vAlign w:val="center"/>
          </w:tcPr>
          <w:p w14:paraId="4B75BC2C" w14:textId="77777777" w:rsidR="00890098" w:rsidRPr="0045796A" w:rsidRDefault="00890098" w:rsidP="00473925">
            <w:pPr>
              <w:pStyle w:val="activity-numbered--centered"/>
              <w:jc w:val="left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45796A">
              <w:rPr>
                <w:szCs w:val="28"/>
              </w:rPr>
              <w:t xml:space="preserve"> </w:t>
            </w:r>
            <w:r w:rsidRPr="0045796A">
              <w:rPr>
                <w:rStyle w:val="wol"/>
                <w:sz w:val="28"/>
                <w:szCs w:val="28"/>
              </w:rPr>
              <w:t xml:space="preserve">     </w:t>
            </w:r>
            <w:r>
              <w:rPr>
                <w:rStyle w:val="wol"/>
                <w:sz w:val="28"/>
                <w:szCs w:val="28"/>
              </w:rPr>
              <w:t xml:space="preserve">               </w:t>
            </w:r>
            <w:r w:rsidRPr="0045796A">
              <w:rPr>
                <w:rStyle w:val="wol"/>
                <w:sz w:val="28"/>
                <w:szCs w:val="28"/>
              </w:rPr>
              <w:t xml:space="preserve">       </w:t>
            </w:r>
            <w:r>
              <w:rPr>
                <w:rStyle w:val="wol"/>
                <w:sz w:val="28"/>
                <w:szCs w:val="28"/>
              </w:rPr>
              <w:t xml:space="preserve">  </w:t>
            </w:r>
            <w:r w:rsidRPr="0045796A">
              <w:rPr>
                <w:rStyle w:val="wol"/>
                <w:sz w:val="28"/>
                <w:szCs w:val="28"/>
              </w:rPr>
              <w:t xml:space="preserve">         </w:t>
            </w:r>
          </w:p>
        </w:tc>
      </w:tr>
    </w:tbl>
    <w:p w14:paraId="1C084FA2" w14:textId="7AA36532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890098">
        <w:rPr>
          <w:rStyle w:val="marks-frame"/>
        </w:rPr>
        <w:t>5</w:t>
      </w:r>
      <w:r>
        <w:rPr>
          <w:rStyle w:val="marks-frame"/>
        </w:rPr>
        <w:t>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579E0F30" w:rsidR="00141B75" w:rsidRPr="00FE7652" w:rsidRDefault="00141B75" w:rsidP="00141B75">
      <w:pPr>
        <w:pStyle w:val="instruction"/>
        <w:spacing w:after="120"/>
      </w:pPr>
      <w:r w:rsidRPr="00FE7652">
        <w:t>3</w:t>
      </w:r>
      <w:r w:rsidRPr="00FE7652">
        <w:tab/>
      </w:r>
      <w:r w:rsidR="00977D1C" w:rsidRPr="00E645B7">
        <w:t>Look</w:t>
      </w:r>
      <w:r w:rsidR="00977D1C">
        <w:t>, read</w:t>
      </w:r>
      <w:r w:rsidR="00977D1C" w:rsidRPr="00E645B7">
        <w:t xml:space="preserve"> </w:t>
      </w:r>
      <w:r w:rsidR="00977D1C">
        <w:t>and tick</w:t>
      </w:r>
      <w:r w:rsidR="006D0935">
        <w:t xml:space="preserve"> (</w:t>
      </w:r>
      <w:r w:rsidR="006D0935" w:rsidRPr="007C6741">
        <w:rPr>
          <w:noProof/>
          <w:position w:val="-6"/>
          <w:lang w:eastAsia="es-ES"/>
        </w:rPr>
        <w:drawing>
          <wp:inline distT="0" distB="0" distL="0" distR="0" wp14:anchorId="65B98937" wp14:editId="19D1E896">
            <wp:extent cx="162000" cy="183600"/>
            <wp:effectExtent l="0" t="0" r="3175" b="0"/>
            <wp:docPr id="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20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D0935">
        <w:t>)</w:t>
      </w:r>
      <w:r w:rsidR="00977D1C">
        <w:t>.</w:t>
      </w:r>
    </w:p>
    <w:tbl>
      <w:tblPr>
        <w:tblStyle w:val="TableGrid"/>
        <w:tblW w:w="9338" w:type="dxa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977D1C" w14:paraId="3F27FEA9" w14:textId="77777777" w:rsidTr="00F2047C">
        <w:trPr>
          <w:trHeight w:val="1531"/>
        </w:trPr>
        <w:tc>
          <w:tcPr>
            <w:tcW w:w="1922" w:type="dxa"/>
            <w:vAlign w:val="center"/>
          </w:tcPr>
          <w:p w14:paraId="165B6F9B" w14:textId="77777777" w:rsidR="00977D1C" w:rsidRDefault="00977D1C" w:rsidP="00977D1C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3536" behindDoc="0" locked="0" layoutInCell="1" allowOverlap="1" wp14:anchorId="14E117DF" wp14:editId="24A0B0B0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-1270</wp:posOffset>
                  </wp:positionV>
                  <wp:extent cx="1042035" cy="911225"/>
                  <wp:effectExtent l="0" t="0" r="0" b="3175"/>
                  <wp:wrapNone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2035" cy="911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049FD443" w14:textId="0172E995" w:rsidR="00977D1C" w:rsidRDefault="00977D1C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ind w:left="-283"/>
            </w:pPr>
            <w:r>
              <w:t>1</w:t>
            </w:r>
            <w:r w:rsidRPr="00E645B7">
              <w:tab/>
            </w:r>
            <w:r>
              <w:t>… baked some biscuits. They taste so good!</w:t>
            </w:r>
          </w:p>
          <w:p w14:paraId="69A99B11" w14:textId="77777777" w:rsidR="00977D1C" w:rsidRDefault="00977D1C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ind w:left="-283"/>
            </w:pPr>
            <w:r>
              <w:tab/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I’ve</w:t>
            </w:r>
          </w:p>
          <w:p w14:paraId="084B5B0F" w14:textId="77777777" w:rsidR="00977D1C" w:rsidRDefault="00977D1C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ind w:left="-283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I haven’t</w:t>
            </w:r>
          </w:p>
          <w:p w14:paraId="763EBD95" w14:textId="321E8B38" w:rsidR="00977D1C" w:rsidRPr="00EE28D1" w:rsidRDefault="00977D1C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ind w:left="-283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 xml:space="preserve"> I has </w:t>
            </w:r>
          </w:p>
        </w:tc>
      </w:tr>
      <w:tr w:rsidR="000526E8" w14:paraId="513EEAA3" w14:textId="77777777" w:rsidTr="00F2047C">
        <w:trPr>
          <w:trHeight w:val="1531"/>
        </w:trPr>
        <w:tc>
          <w:tcPr>
            <w:tcW w:w="1922" w:type="dxa"/>
            <w:vAlign w:val="center"/>
          </w:tcPr>
          <w:p w14:paraId="7C617002" w14:textId="6E20A824" w:rsidR="000526E8" w:rsidRDefault="000526E8" w:rsidP="000526E8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9680" behindDoc="0" locked="0" layoutInCell="1" allowOverlap="1" wp14:anchorId="75DF6B8E" wp14:editId="70B03135">
                  <wp:simplePos x="0" y="0"/>
                  <wp:positionH relativeFrom="column">
                    <wp:posOffset>45085</wp:posOffset>
                  </wp:positionH>
                  <wp:positionV relativeFrom="paragraph">
                    <wp:posOffset>0</wp:posOffset>
                  </wp:positionV>
                  <wp:extent cx="1030605" cy="877570"/>
                  <wp:effectExtent l="0" t="0" r="0" b="0"/>
                  <wp:wrapNone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0605" cy="877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1DDA937B" w14:textId="77777777" w:rsidR="000526E8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ind w:left="-283"/>
            </w:pPr>
            <w:r>
              <w:t>2</w:t>
            </w:r>
            <w:r w:rsidRPr="00E645B7">
              <w:tab/>
            </w:r>
            <w:r>
              <w:t xml:space="preserve">Mei is happy.  … bought a new game.  </w:t>
            </w:r>
          </w:p>
          <w:p w14:paraId="6BA1DFF7" w14:textId="0D2B1F46" w:rsidR="000526E8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spacing w:before="120"/>
              <w:ind w:left="-283"/>
            </w:pPr>
            <w:r>
              <w:tab/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She haven’t</w:t>
            </w:r>
          </w:p>
          <w:p w14:paraId="0D58FB5C" w14:textId="52E3EDEB" w:rsidR="000526E8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spacing w:before="120"/>
              <w:ind w:left="-283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 xml:space="preserve"> She’s</w:t>
            </w:r>
          </w:p>
          <w:p w14:paraId="60F33A78" w14:textId="29AFA89A" w:rsidR="000526E8" w:rsidRPr="00EE28D1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spacing w:before="120"/>
              <w:ind w:left="-283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She hasn’t</w:t>
            </w:r>
          </w:p>
        </w:tc>
      </w:tr>
      <w:tr w:rsidR="000526E8" w14:paraId="7BCA5086" w14:textId="77777777" w:rsidTr="00F2047C">
        <w:trPr>
          <w:trHeight w:val="1531"/>
        </w:trPr>
        <w:tc>
          <w:tcPr>
            <w:tcW w:w="1922" w:type="dxa"/>
            <w:vAlign w:val="center"/>
          </w:tcPr>
          <w:p w14:paraId="75BC4D9F" w14:textId="687F47D3" w:rsidR="000526E8" w:rsidRDefault="000526E8" w:rsidP="000526E8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1728" behindDoc="0" locked="0" layoutInCell="1" allowOverlap="1" wp14:anchorId="75F35EB0" wp14:editId="71538334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-5715</wp:posOffset>
                  </wp:positionV>
                  <wp:extent cx="1005205" cy="904875"/>
                  <wp:effectExtent l="0" t="0" r="0" b="0"/>
                  <wp:wrapNone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205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146FA616" w14:textId="167066C5" w:rsidR="000526E8" w:rsidRPr="00094E78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ind w:left="-283"/>
              <w:rPr>
                <w:spacing w:val="-6"/>
              </w:rPr>
            </w:pPr>
            <w:r w:rsidRPr="00094E78">
              <w:rPr>
                <w:spacing w:val="-6"/>
              </w:rPr>
              <w:t>3</w:t>
            </w:r>
            <w:r w:rsidRPr="00094E78">
              <w:rPr>
                <w:spacing w:val="-6"/>
              </w:rPr>
              <w:tab/>
              <w:t>… started her game. Before she starts, she needs to read the</w:t>
            </w:r>
            <w:r>
              <w:rPr>
                <w:spacing w:val="-6"/>
              </w:rPr>
              <w:t xml:space="preserve"> </w:t>
            </w:r>
            <w:r w:rsidRPr="00094E78">
              <w:rPr>
                <w:spacing w:val="-6"/>
              </w:rPr>
              <w:t>instructions.</w:t>
            </w:r>
          </w:p>
          <w:p w14:paraId="0397B4CB" w14:textId="77777777" w:rsidR="000526E8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spacing w:before="120"/>
              <w:ind w:left="-283"/>
            </w:pPr>
            <w:r>
              <w:tab/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proofErr w:type="spellStart"/>
            <w:r>
              <w:t>She’ve</w:t>
            </w:r>
            <w:proofErr w:type="spellEnd"/>
          </w:p>
          <w:p w14:paraId="7398D1E6" w14:textId="6DFF9234" w:rsidR="000526E8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spacing w:before="120"/>
              <w:ind w:left="-283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She’s</w:t>
            </w:r>
          </w:p>
          <w:p w14:paraId="02CA1BB2" w14:textId="48B963A2" w:rsidR="000526E8" w:rsidRPr="00EE28D1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spacing w:before="120"/>
              <w:ind w:left="-283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She hasn’t</w:t>
            </w:r>
          </w:p>
        </w:tc>
      </w:tr>
      <w:tr w:rsidR="000526E8" w:rsidRPr="00EE28D1" w14:paraId="66A892FC" w14:textId="77777777" w:rsidTr="00F2047C">
        <w:trPr>
          <w:trHeight w:val="1531"/>
        </w:trPr>
        <w:tc>
          <w:tcPr>
            <w:tcW w:w="1922" w:type="dxa"/>
            <w:vAlign w:val="center"/>
          </w:tcPr>
          <w:p w14:paraId="689C82CC" w14:textId="58C3F88D" w:rsidR="000526E8" w:rsidRDefault="000526E8" w:rsidP="000526E8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3776" behindDoc="0" locked="0" layoutInCell="1" allowOverlap="1" wp14:anchorId="71232976" wp14:editId="61671557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635</wp:posOffset>
                  </wp:positionV>
                  <wp:extent cx="1030605" cy="877570"/>
                  <wp:effectExtent l="0" t="0" r="0" b="0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0605" cy="877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21D7B397" w14:textId="77777777" w:rsidR="000526E8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ind w:left="-283"/>
            </w:pPr>
            <w:r>
              <w:t>4</w:t>
            </w:r>
            <w:r w:rsidRPr="00E645B7">
              <w:tab/>
            </w:r>
            <w:r>
              <w:t>They love this video game! They … played it many times.</w:t>
            </w:r>
          </w:p>
          <w:p w14:paraId="56DAC902" w14:textId="77777777" w:rsidR="000526E8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spacing w:before="120"/>
              <w:ind w:left="-283"/>
            </w:pPr>
            <w:r>
              <w:tab/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They haven’t</w:t>
            </w:r>
          </w:p>
          <w:p w14:paraId="426CBC45" w14:textId="77777777" w:rsidR="000526E8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spacing w:before="120"/>
              <w:ind w:left="-283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proofErr w:type="spellStart"/>
            <w:r>
              <w:t>They’s</w:t>
            </w:r>
            <w:proofErr w:type="spellEnd"/>
          </w:p>
          <w:p w14:paraId="5A4FDFFF" w14:textId="607F8D50" w:rsidR="000526E8" w:rsidRPr="00EE28D1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spacing w:before="120"/>
              <w:ind w:left="-283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They’ve</w:t>
            </w:r>
          </w:p>
        </w:tc>
      </w:tr>
      <w:tr w:rsidR="000526E8" w14:paraId="58F7B66F" w14:textId="77777777" w:rsidTr="00F2047C">
        <w:trPr>
          <w:trHeight w:val="1531"/>
        </w:trPr>
        <w:tc>
          <w:tcPr>
            <w:tcW w:w="1922" w:type="dxa"/>
            <w:vAlign w:val="center"/>
          </w:tcPr>
          <w:p w14:paraId="1B802077" w14:textId="151C62B7" w:rsidR="000526E8" w:rsidRDefault="000526E8" w:rsidP="000526E8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5824" behindDoc="0" locked="0" layoutInCell="1" allowOverlap="1" wp14:anchorId="7D03D407" wp14:editId="4326D933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-12700</wp:posOffset>
                  </wp:positionV>
                  <wp:extent cx="1067435" cy="886460"/>
                  <wp:effectExtent l="0" t="0" r="0" b="2540"/>
                  <wp:wrapNone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435" cy="886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14373A10" w14:textId="77777777" w:rsidR="000526E8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ind w:left="-283"/>
            </w:pPr>
            <w:r>
              <w:t>5</w:t>
            </w:r>
            <w:r w:rsidRPr="00E645B7">
              <w:tab/>
            </w:r>
            <w:r>
              <w:t>… eaten all the biscuits. There are some in the box.</w:t>
            </w:r>
          </w:p>
          <w:p w14:paraId="3042DDEA" w14:textId="77777777" w:rsidR="000526E8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spacing w:before="120"/>
              <w:ind w:left="-283"/>
            </w:pPr>
            <w:r>
              <w:tab/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We haven’t</w:t>
            </w:r>
          </w:p>
          <w:p w14:paraId="216369D3" w14:textId="77777777" w:rsidR="000526E8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spacing w:before="120"/>
              <w:ind w:left="-283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proofErr w:type="spellStart"/>
            <w:r>
              <w:t>We’s</w:t>
            </w:r>
            <w:proofErr w:type="spellEnd"/>
          </w:p>
          <w:p w14:paraId="52C3DCB9" w14:textId="7DDF8C54" w:rsidR="000526E8" w:rsidRPr="00EE28D1" w:rsidRDefault="000526E8" w:rsidP="00F2047C">
            <w:pPr>
              <w:pStyle w:val="activity-numbered--mpc4"/>
              <w:tabs>
                <w:tab w:val="clear" w:pos="567"/>
                <w:tab w:val="clear" w:pos="851"/>
                <w:tab w:val="left" w:pos="314"/>
                <w:tab w:val="left" w:pos="580"/>
              </w:tabs>
              <w:spacing w:before="120"/>
              <w:ind w:left="-283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We’ve</w:t>
            </w:r>
          </w:p>
        </w:tc>
      </w:tr>
    </w:tbl>
    <w:p w14:paraId="321EA6C1" w14:textId="33042B3D" w:rsidR="00141B75" w:rsidRPr="00683C0B" w:rsidRDefault="00141B75" w:rsidP="00C5314D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977D1C">
        <w:rPr>
          <w:rStyle w:val="marks-frame"/>
        </w:rPr>
        <w:t>5</w:t>
      </w:r>
      <w:r>
        <w:rPr>
          <w:rStyle w:val="marks-frame"/>
        </w:rPr>
        <w:t> </w:t>
      </w:r>
    </w:p>
    <w:p w14:paraId="010DC395" w14:textId="77777777" w:rsidR="00C5314D" w:rsidRPr="005648AF" w:rsidRDefault="00C5314D" w:rsidP="00C5314D">
      <w:pPr>
        <w:pStyle w:val="instruction"/>
      </w:pPr>
      <w:r w:rsidRPr="005648AF">
        <w:t>4</w:t>
      </w:r>
      <w:r w:rsidRPr="005648AF">
        <w:tab/>
        <w:t xml:space="preserve">Complete with </w:t>
      </w:r>
      <w:r w:rsidRPr="005648AF">
        <w:rPr>
          <w:rStyle w:val="instruction-italic"/>
        </w:rPr>
        <w:t xml:space="preserve">have, has, haven’t </w:t>
      </w:r>
      <w:r w:rsidRPr="005648AF">
        <w:rPr>
          <w:rStyle w:val="instruction-italic"/>
          <w:i w:val="0"/>
          <w:iCs/>
        </w:rPr>
        <w:t xml:space="preserve">or </w:t>
      </w:r>
      <w:r w:rsidRPr="005648AF">
        <w:rPr>
          <w:rStyle w:val="instruction-italic"/>
        </w:rPr>
        <w:t>hasn’t</w:t>
      </w:r>
      <w:r w:rsidRPr="005648AF">
        <w:t>.</w:t>
      </w:r>
    </w:p>
    <w:p w14:paraId="0814D16C" w14:textId="6CD4FABC" w:rsidR="00C5314D" w:rsidRDefault="00C5314D" w:rsidP="00C5314D">
      <w:pPr>
        <w:pStyle w:val="activity-numbered"/>
        <w:spacing w:before="60" w:after="60"/>
      </w:pPr>
      <w:r>
        <w:t>1</w:t>
      </w:r>
      <w:r>
        <w:tab/>
        <w:t xml:space="preserve">A: </w:t>
      </w:r>
      <w:r w:rsidRPr="004727DA">
        <w:rPr>
          <w:rStyle w:val="wol"/>
        </w:rPr>
        <w:t>         </w:t>
      </w:r>
      <w:r w:rsidR="000A0C4F" w:rsidRPr="004727DA">
        <w:rPr>
          <w:rStyle w:val="wol"/>
        </w:rPr>
        <w:t>            </w:t>
      </w:r>
      <w:r w:rsidRPr="004727DA">
        <w:rPr>
          <w:rStyle w:val="wol"/>
        </w:rPr>
        <w:t>            </w:t>
      </w:r>
      <w:r>
        <w:t xml:space="preserve"> Holly tidied up her room today? </w:t>
      </w:r>
    </w:p>
    <w:p w14:paraId="21B2C8BF" w14:textId="41A3E759" w:rsidR="00C5314D" w:rsidRDefault="00C5314D" w:rsidP="00C5314D">
      <w:pPr>
        <w:pStyle w:val="activity-numbered"/>
        <w:spacing w:before="60" w:after="60"/>
      </w:pPr>
      <w:r>
        <w:tab/>
        <w:t xml:space="preserve">B: No, she </w:t>
      </w:r>
      <w:r w:rsidRPr="004727DA">
        <w:rPr>
          <w:rStyle w:val="wol"/>
        </w:rPr>
        <w:t>  </w:t>
      </w:r>
      <w:r w:rsidR="000A0C4F" w:rsidRPr="004727DA">
        <w:rPr>
          <w:rStyle w:val="wol"/>
        </w:rPr>
        <w:t>            </w:t>
      </w:r>
      <w:r w:rsidRPr="004727DA">
        <w:rPr>
          <w:rStyle w:val="wol"/>
        </w:rPr>
        <w:t>                   </w:t>
      </w:r>
      <w:r>
        <w:t>.</w:t>
      </w:r>
    </w:p>
    <w:p w14:paraId="62CC0251" w14:textId="47EF0E49" w:rsidR="00C5314D" w:rsidRDefault="00C5314D" w:rsidP="00C5314D">
      <w:pPr>
        <w:pStyle w:val="activity-numbered"/>
        <w:spacing w:before="60" w:after="60"/>
      </w:pPr>
      <w:r>
        <w:t>2</w:t>
      </w:r>
      <w:r>
        <w:tab/>
        <w:t xml:space="preserve">A: </w:t>
      </w:r>
      <w:r w:rsidRPr="004727DA">
        <w:rPr>
          <w:rStyle w:val="wol"/>
        </w:rPr>
        <w:t>      </w:t>
      </w:r>
      <w:r w:rsidR="000A0C4F" w:rsidRPr="004727DA">
        <w:rPr>
          <w:rStyle w:val="wol"/>
        </w:rPr>
        <w:t>            </w:t>
      </w:r>
      <w:r w:rsidRPr="004727DA">
        <w:rPr>
          <w:rStyle w:val="wol"/>
        </w:rPr>
        <w:t>               </w:t>
      </w:r>
      <w:r>
        <w:t xml:space="preserve"> your teachers written us an email? </w:t>
      </w:r>
    </w:p>
    <w:p w14:paraId="4781C517" w14:textId="49114095" w:rsidR="00C5314D" w:rsidRDefault="00C5314D" w:rsidP="00C5314D">
      <w:pPr>
        <w:pStyle w:val="activity-numbered"/>
        <w:spacing w:before="60" w:after="60"/>
      </w:pPr>
      <w:r>
        <w:tab/>
        <w:t xml:space="preserve">B: No, they </w:t>
      </w:r>
      <w:r w:rsidRPr="004727DA">
        <w:rPr>
          <w:rStyle w:val="wol"/>
        </w:rPr>
        <w:t>                  </w:t>
      </w:r>
      <w:r w:rsidR="000A0C4F" w:rsidRPr="004727DA">
        <w:rPr>
          <w:rStyle w:val="wol"/>
        </w:rPr>
        <w:t>            </w:t>
      </w:r>
      <w:r w:rsidRPr="004727DA">
        <w:rPr>
          <w:rStyle w:val="wol"/>
        </w:rPr>
        <w:t>   </w:t>
      </w:r>
      <w:r>
        <w:t>.</w:t>
      </w:r>
    </w:p>
    <w:p w14:paraId="5872D57A" w14:textId="6225393A" w:rsidR="00C5314D" w:rsidRDefault="00C5314D" w:rsidP="00C5314D">
      <w:pPr>
        <w:pStyle w:val="activity-numbered"/>
        <w:spacing w:before="60" w:after="60"/>
      </w:pPr>
      <w:r>
        <w:t>3</w:t>
      </w:r>
      <w:r>
        <w:tab/>
        <w:t xml:space="preserve">A: </w:t>
      </w:r>
      <w:r w:rsidRPr="004727DA">
        <w:rPr>
          <w:rStyle w:val="wol"/>
        </w:rPr>
        <w:t>       </w:t>
      </w:r>
      <w:r w:rsidR="000A0C4F" w:rsidRPr="004727DA">
        <w:rPr>
          <w:rStyle w:val="wol"/>
        </w:rPr>
        <w:t>            </w:t>
      </w:r>
      <w:r w:rsidRPr="004727DA">
        <w:rPr>
          <w:rStyle w:val="wol"/>
        </w:rPr>
        <w:t>              </w:t>
      </w:r>
      <w:r>
        <w:t xml:space="preserve"> he played this game? </w:t>
      </w:r>
    </w:p>
    <w:p w14:paraId="48748628" w14:textId="3903CEE7" w:rsidR="00C5314D" w:rsidRDefault="00C5314D" w:rsidP="00C5314D">
      <w:pPr>
        <w:pStyle w:val="activity-numbered"/>
        <w:spacing w:before="60" w:after="60"/>
      </w:pPr>
      <w:r>
        <w:tab/>
        <w:t xml:space="preserve">B: Yes, he </w:t>
      </w:r>
      <w:r w:rsidRPr="004727DA">
        <w:rPr>
          <w:rStyle w:val="wol"/>
        </w:rPr>
        <w:t>           </w:t>
      </w:r>
      <w:r w:rsidR="000A0C4F" w:rsidRPr="004727DA">
        <w:rPr>
          <w:rStyle w:val="wol"/>
        </w:rPr>
        <w:t>            </w:t>
      </w:r>
      <w:r w:rsidRPr="004727DA">
        <w:rPr>
          <w:rStyle w:val="wol"/>
        </w:rPr>
        <w:t>          </w:t>
      </w:r>
      <w:r>
        <w:t>.</w:t>
      </w:r>
    </w:p>
    <w:p w14:paraId="26963061" w14:textId="21BC58B2" w:rsidR="00C5314D" w:rsidRDefault="00C5314D" w:rsidP="00C5314D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757F32A1" w14:textId="038BD5D0" w:rsidR="00013650" w:rsidRPr="00141B75" w:rsidRDefault="00013650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B9A0B96" w14:textId="4B153F65" w:rsidR="004E0BAF" w:rsidRPr="002D2043" w:rsidRDefault="00FD0FA2" w:rsidP="004E0BAF">
      <w:pPr>
        <w:pStyle w:val="instruction"/>
      </w:pPr>
      <w:r w:rsidRPr="002D2043">
        <w:t>5</w:t>
      </w:r>
      <w:r w:rsidRPr="002D2043">
        <w:tab/>
      </w:r>
      <w:r w:rsidR="004E0BAF" w:rsidRPr="00E06967">
        <w:t xml:space="preserve">Read and circle </w:t>
      </w:r>
      <w:r w:rsidR="004E0BAF" w:rsidRPr="002015E4">
        <w:rPr>
          <w:rStyle w:val="instruction-italic"/>
        </w:rPr>
        <w:t>T</w:t>
      </w:r>
      <w:r w:rsidR="004E0BAF" w:rsidRPr="00E06967">
        <w:t xml:space="preserve"> (</w:t>
      </w:r>
      <w:r w:rsidR="002015E4">
        <w:t>t</w:t>
      </w:r>
      <w:r w:rsidR="004E0BAF" w:rsidRPr="00E06967">
        <w:t xml:space="preserve">rue) or </w:t>
      </w:r>
      <w:r w:rsidR="004E0BAF" w:rsidRPr="002015E4">
        <w:rPr>
          <w:rStyle w:val="instruction-italic"/>
        </w:rPr>
        <w:t>F</w:t>
      </w:r>
      <w:r w:rsidR="004E0BAF" w:rsidRPr="00E06967">
        <w:t xml:space="preserve"> (</w:t>
      </w:r>
      <w:r w:rsidR="002015E4">
        <w:t>f</w:t>
      </w:r>
      <w:r w:rsidR="004E0BAF" w:rsidRPr="00E06967">
        <w:t>alse)</w:t>
      </w:r>
      <w:r w:rsidR="004E0BAF" w:rsidRPr="00E06967">
        <w:rPr>
          <w:rStyle w:val="instruction-italic"/>
        </w:rPr>
        <w:t>.</w:t>
      </w:r>
      <w:r w:rsidR="004E0BAF" w:rsidRPr="004E0BAF">
        <w:t xml:space="preserve"> </w:t>
      </w:r>
    </w:p>
    <w:p w14:paraId="3FBB69F6" w14:textId="77777777" w:rsidR="004E0BAF" w:rsidRDefault="004E0BAF" w:rsidP="004E0BAF">
      <w:pPr>
        <w:pStyle w:val="Note"/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0C59B91" wp14:editId="47EDF7E5">
                <wp:simplePos x="0" y="0"/>
                <wp:positionH relativeFrom="column">
                  <wp:posOffset>185166</wp:posOffset>
                </wp:positionH>
                <wp:positionV relativeFrom="paragraph">
                  <wp:posOffset>53594</wp:posOffset>
                </wp:positionV>
                <wp:extent cx="4837176" cy="2779776"/>
                <wp:effectExtent l="0" t="0" r="1905" b="1905"/>
                <wp:wrapNone/>
                <wp:docPr id="102631488" name="Text Box 102631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7176" cy="27797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37A0B6" w14:textId="77777777" w:rsidR="004E0BAF" w:rsidRDefault="004E0BAF" w:rsidP="004E0BA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AC41BD7" wp14:editId="306CF0FB">
                                  <wp:extent cx="4791075" cy="2713373"/>
                                  <wp:effectExtent l="0" t="0" r="0" b="4445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31425" name="WC1SEmail.jpg"/>
                                          <pic:cNvPicPr/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99452" cy="27181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C59B91" id="_x0000_t202" coordsize="21600,21600" o:spt="202" path="m,l,21600r21600,l21600,xe">
                <v:stroke joinstyle="miter"/>
                <v:path gradientshapeok="t" o:connecttype="rect"/>
              </v:shapetype>
              <v:shape id="Text Box 102631488" o:spid="_x0000_s1029" type="#_x0000_t202" style="position:absolute;margin-left:14.6pt;margin-top:4.2pt;width:380.9pt;height:218.9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" filled="f" stroked="f" strokeweight=".5pt">
                <v:textbox inset="0,0,0,0">
                  <w:txbxContent>
                    <w:p w14:paraId="4237A0B6" w14:textId="77777777" w:rsidR="004E0BAF" w:rsidRDefault="004E0BAF" w:rsidP="004E0BAF">
                      <w:r>
                        <w:rPr>
                          <w:noProof/>
                        </w:rPr>
                        <w:drawing>
                          <wp:inline distT="0" distB="0" distL="0" distR="0" wp14:anchorId="5AC41BD7" wp14:editId="306CF0FB">
                            <wp:extent cx="4791075" cy="2713373"/>
                            <wp:effectExtent l="0" t="0" r="0" b="4445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631425" name="WC1SEmail.jpg"/>
                                    <pic:cNvPicPr/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799452" cy="27181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3DCCE7F" w14:textId="77777777" w:rsidR="004E0BAF" w:rsidRDefault="004E0BAF" w:rsidP="004E0BAF">
      <w:pPr>
        <w:pStyle w:val="Note"/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F4BED74" wp14:editId="5764E38E">
                <wp:simplePos x="0" y="0"/>
                <wp:positionH relativeFrom="column">
                  <wp:posOffset>203454</wp:posOffset>
                </wp:positionH>
                <wp:positionV relativeFrom="paragraph">
                  <wp:posOffset>165735</wp:posOffset>
                </wp:positionV>
                <wp:extent cx="4535424" cy="2350008"/>
                <wp:effectExtent l="0" t="0" r="0" b="0"/>
                <wp:wrapNone/>
                <wp:docPr id="102631493" name="Text Box 102631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5424" cy="23500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6599E9" w14:textId="77DB7167" w:rsidR="004E0BAF" w:rsidRPr="0014308A" w:rsidRDefault="004E0BAF" w:rsidP="004E0BAF">
                            <w:pPr>
                              <w:pStyle w:val="table-text"/>
                              <w:tabs>
                                <w:tab w:val="left" w:pos="3486"/>
                                <w:tab w:val="left" w:pos="3544"/>
                              </w:tabs>
                              <w:spacing w:after="120" w:line="276" w:lineRule="auto"/>
                              <w:ind w:left="560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Rosen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ab/>
                              <w:t>Amaya</w:t>
                            </w:r>
                          </w:p>
                          <w:p w14:paraId="7ACE597B" w14:textId="549ADE13" w:rsidR="004E0BAF" w:rsidRDefault="004E0BAF" w:rsidP="004E0BAF">
                            <w:pPr>
                              <w:spacing w:after="180" w:line="276" w:lineRule="auto"/>
                              <w:ind w:left="532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Let’s play!</w:t>
                            </w:r>
                            <w:r w:rsidRPr="00ED7B70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622296A0" w14:textId="77777777" w:rsidR="004E0BAF" w:rsidRPr="004E0BAF" w:rsidRDefault="004E0BAF" w:rsidP="004E0BAF">
                            <w:pPr>
                              <w:spacing w:after="20" w:line="276" w:lineRule="auto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4E0BAF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Hi Amaya,</w:t>
                            </w:r>
                          </w:p>
                          <w:p w14:paraId="63F9690A" w14:textId="77777777" w:rsidR="004E0BAF" w:rsidRPr="004E0BAF" w:rsidRDefault="004E0BAF" w:rsidP="004E0BAF">
                            <w:pPr>
                              <w:spacing w:after="20" w:line="276" w:lineRule="auto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4E0BAF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 xml:space="preserve">I know on Sundays you always play board games at home, but what about playing outside this weekend? Do you want to go bowling at the park with my family? </w:t>
                            </w:r>
                          </w:p>
                          <w:p w14:paraId="723F9A91" w14:textId="77777777" w:rsidR="004E0BAF" w:rsidRPr="004E0BAF" w:rsidRDefault="004E0BAF" w:rsidP="004E0BAF">
                            <w:pPr>
                              <w:spacing w:after="20" w:line="276" w:lineRule="auto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4E0BAF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Bowling is fun and easy. Usually there are four players on two teams. You only need a ball and some cans or bottles made of glass.</w:t>
                            </w:r>
                          </w:p>
                          <w:p w14:paraId="0D19A923" w14:textId="3A15A224" w:rsidR="004E0BAF" w:rsidRPr="004E0BAF" w:rsidRDefault="004E0BAF" w:rsidP="004E0BAF">
                            <w:pPr>
                              <w:spacing w:after="20" w:line="276" w:lineRule="auto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4E0BAF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 xml:space="preserve">A player throws a ball at the bottles. You score one point when you hit a bottle and it falls to the ground. The team who hits all the </w:t>
                            </w:r>
                            <w:r w:rsidR="000A0C4F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bottles</w:t>
                            </w:r>
                            <w:r w:rsidRPr="004E0BAF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 xml:space="preserve"> first wins.</w:t>
                            </w:r>
                          </w:p>
                          <w:p w14:paraId="2C7A4BF4" w14:textId="77777777" w:rsidR="004E0BAF" w:rsidRPr="004E0BAF" w:rsidRDefault="004E0BAF" w:rsidP="004E0BAF">
                            <w:pPr>
                              <w:spacing w:after="20" w:line="276" w:lineRule="auto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4E0BAF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What do you think? You can be my bowling partner!</w:t>
                            </w:r>
                          </w:p>
                          <w:p w14:paraId="6AC097DF" w14:textId="77777777" w:rsidR="004E0BAF" w:rsidRPr="004E0BAF" w:rsidRDefault="004E0BAF" w:rsidP="004E0BAF">
                            <w:pPr>
                              <w:spacing w:after="20" w:line="276" w:lineRule="auto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4E0BAF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Bye!</w:t>
                            </w:r>
                          </w:p>
                          <w:p w14:paraId="2D5C3418" w14:textId="798F23BE" w:rsidR="004E0BAF" w:rsidRPr="006E60DF" w:rsidRDefault="004E0BAF" w:rsidP="004E0BAF">
                            <w:pPr>
                              <w:spacing w:after="20" w:line="276" w:lineRule="auto"/>
                              <w:rPr>
                                <w:sz w:val="18"/>
                                <w:szCs w:val="18"/>
                              </w:rPr>
                            </w:pPr>
                            <w:r w:rsidRPr="004E0BAF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Rosen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4BED74" id="Text Box 102631493" o:spid="_x0000_s1030" type="#_x0000_t202" style="position:absolute;margin-left:16pt;margin-top:13.05pt;width:357.1pt;height:185.0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" filled="f" stroked="f" strokeweight=".5pt">
                <v:textbox>
                  <w:txbxContent>
                    <w:p w14:paraId="5E6599E9" w14:textId="77DB7167" w:rsidR="004E0BAF" w:rsidRPr="0014308A" w:rsidRDefault="004E0BAF" w:rsidP="004E0BAF">
                      <w:pPr>
                        <w:pStyle w:val="table-text"/>
                        <w:tabs>
                          <w:tab w:val="left" w:pos="3486"/>
                          <w:tab w:val="left" w:pos="3544"/>
                        </w:tabs>
                        <w:spacing w:after="120" w:line="276" w:lineRule="auto"/>
                        <w:ind w:left="560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Rosen</w:t>
                      </w:r>
                      <w:r>
                        <w:rPr>
                          <w:sz w:val="18"/>
                          <w:szCs w:val="18"/>
                        </w:rPr>
                        <w:tab/>
                        <w:t>Amaya</w:t>
                      </w:r>
                    </w:p>
                    <w:p w14:paraId="7ACE597B" w14:textId="549ADE13" w:rsidR="004E0BAF" w:rsidRDefault="004E0BAF" w:rsidP="004E0BAF">
                      <w:pPr>
                        <w:spacing w:after="180" w:line="276" w:lineRule="auto"/>
                        <w:ind w:left="532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Let’s play!</w:t>
                      </w:r>
                      <w:r w:rsidRPr="00ED7B70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622296A0" w14:textId="77777777" w:rsidR="004E0BAF" w:rsidRPr="004E0BAF" w:rsidRDefault="004E0BAF" w:rsidP="004E0BAF">
                      <w:pPr>
                        <w:spacing w:after="20" w:line="276" w:lineRule="auto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 w:rsidRPr="004E0BAF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Hi Amaya,</w:t>
                      </w:r>
                    </w:p>
                    <w:p w14:paraId="63F9690A" w14:textId="77777777" w:rsidR="004E0BAF" w:rsidRPr="004E0BAF" w:rsidRDefault="004E0BAF" w:rsidP="004E0BAF">
                      <w:pPr>
                        <w:spacing w:after="20" w:line="276" w:lineRule="auto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 w:rsidRPr="004E0BAF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 xml:space="preserve">I know on Sundays you always play board games at home, but what about playing outside this weekend? Do you want to go bowling at the park with my family? </w:t>
                      </w:r>
                    </w:p>
                    <w:p w14:paraId="723F9A91" w14:textId="77777777" w:rsidR="004E0BAF" w:rsidRPr="004E0BAF" w:rsidRDefault="004E0BAF" w:rsidP="004E0BAF">
                      <w:pPr>
                        <w:spacing w:after="20" w:line="276" w:lineRule="auto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 w:rsidRPr="004E0BAF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Bowling is fun and easy. Usually there are four players on two teams. You only need a ball and some cans or bottles made of glass.</w:t>
                      </w:r>
                    </w:p>
                    <w:p w14:paraId="0D19A923" w14:textId="3A15A224" w:rsidR="004E0BAF" w:rsidRPr="004E0BAF" w:rsidRDefault="004E0BAF" w:rsidP="004E0BAF">
                      <w:pPr>
                        <w:spacing w:after="20" w:line="276" w:lineRule="auto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 w:rsidRPr="004E0BAF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 xml:space="preserve">A player throws a ball at the bottles. You score one point when you hit a bottle and it falls to the ground. The team who hits all the </w:t>
                      </w:r>
                      <w:r w:rsidR="000A0C4F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bottles</w:t>
                      </w:r>
                      <w:r w:rsidRPr="004E0BAF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 xml:space="preserve"> first wins.</w:t>
                      </w:r>
                    </w:p>
                    <w:p w14:paraId="2C7A4BF4" w14:textId="77777777" w:rsidR="004E0BAF" w:rsidRPr="004E0BAF" w:rsidRDefault="004E0BAF" w:rsidP="004E0BAF">
                      <w:pPr>
                        <w:spacing w:after="20" w:line="276" w:lineRule="auto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 w:rsidRPr="004E0BAF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What do you think? You can be my bowling partner!</w:t>
                      </w:r>
                    </w:p>
                    <w:p w14:paraId="6AC097DF" w14:textId="77777777" w:rsidR="004E0BAF" w:rsidRPr="004E0BAF" w:rsidRDefault="004E0BAF" w:rsidP="004E0BAF">
                      <w:pPr>
                        <w:spacing w:after="20" w:line="276" w:lineRule="auto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 w:rsidRPr="004E0BAF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Bye!</w:t>
                      </w:r>
                    </w:p>
                    <w:p w14:paraId="2D5C3418" w14:textId="798F23BE" w:rsidR="004E0BAF" w:rsidRPr="006E60DF" w:rsidRDefault="004E0BAF" w:rsidP="004E0BAF">
                      <w:pPr>
                        <w:spacing w:after="20" w:line="276" w:lineRule="auto"/>
                        <w:rPr>
                          <w:sz w:val="18"/>
                          <w:szCs w:val="18"/>
                        </w:rPr>
                      </w:pPr>
                      <w:r w:rsidRPr="004E0BAF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Rosen</w:t>
                      </w:r>
                    </w:p>
                  </w:txbxContent>
                </v:textbox>
              </v:shape>
            </w:pict>
          </mc:Fallback>
        </mc:AlternateContent>
      </w:r>
    </w:p>
    <w:p w14:paraId="18EAA698" w14:textId="77777777" w:rsidR="004E0BAF" w:rsidRDefault="004E0BAF" w:rsidP="004E0BAF">
      <w:pPr>
        <w:pStyle w:val="Note"/>
        <w:spacing w:line="240" w:lineRule="auto"/>
      </w:pPr>
    </w:p>
    <w:p w14:paraId="7D05E17E" w14:textId="77777777" w:rsidR="004E0BAF" w:rsidRDefault="004E0BAF" w:rsidP="004E0BAF">
      <w:pPr>
        <w:pStyle w:val="Note"/>
        <w:spacing w:line="240" w:lineRule="auto"/>
      </w:pPr>
    </w:p>
    <w:p w14:paraId="65A89B87" w14:textId="77777777" w:rsidR="004E0BAF" w:rsidRDefault="004E0BAF" w:rsidP="004E0BAF">
      <w:pPr>
        <w:pStyle w:val="Note"/>
        <w:spacing w:line="240" w:lineRule="auto"/>
      </w:pPr>
    </w:p>
    <w:p w14:paraId="10637485" w14:textId="77777777" w:rsidR="004E0BAF" w:rsidRDefault="004E0BAF" w:rsidP="004E0BAF">
      <w:pPr>
        <w:pStyle w:val="Note"/>
        <w:spacing w:line="240" w:lineRule="auto"/>
      </w:pPr>
    </w:p>
    <w:p w14:paraId="5279CA10" w14:textId="77777777" w:rsidR="004E0BAF" w:rsidRDefault="004E0BAF" w:rsidP="004E0BAF">
      <w:pPr>
        <w:pStyle w:val="Note"/>
        <w:spacing w:line="240" w:lineRule="auto"/>
      </w:pPr>
    </w:p>
    <w:p w14:paraId="2549A70C" w14:textId="77777777" w:rsidR="004E0BAF" w:rsidRDefault="004E0BAF" w:rsidP="004E0BAF">
      <w:pPr>
        <w:pStyle w:val="Note"/>
        <w:spacing w:line="240" w:lineRule="auto"/>
      </w:pPr>
    </w:p>
    <w:p w14:paraId="159A4C08" w14:textId="77777777" w:rsidR="004E0BAF" w:rsidRDefault="004E0BAF" w:rsidP="004E0BAF">
      <w:pPr>
        <w:pStyle w:val="Note"/>
        <w:spacing w:line="240" w:lineRule="auto"/>
      </w:pPr>
    </w:p>
    <w:p w14:paraId="5B638C1F" w14:textId="77777777" w:rsidR="004E0BAF" w:rsidRDefault="004E0BAF" w:rsidP="004E0BAF">
      <w:pPr>
        <w:pStyle w:val="Note"/>
        <w:spacing w:line="240" w:lineRule="auto"/>
      </w:pPr>
    </w:p>
    <w:p w14:paraId="15036A77" w14:textId="77777777" w:rsidR="004E0BAF" w:rsidRDefault="004E0BAF" w:rsidP="004E0BAF">
      <w:pPr>
        <w:pStyle w:val="Note"/>
        <w:spacing w:line="240" w:lineRule="auto"/>
      </w:pPr>
    </w:p>
    <w:p w14:paraId="3F180B9B" w14:textId="77777777" w:rsidR="004E0BAF" w:rsidRDefault="004E0BAF" w:rsidP="004E0BAF">
      <w:pPr>
        <w:pStyle w:val="Note"/>
        <w:spacing w:line="240" w:lineRule="auto"/>
      </w:pPr>
    </w:p>
    <w:p w14:paraId="188211E0" w14:textId="77777777" w:rsidR="004E0BAF" w:rsidRDefault="004E0BAF" w:rsidP="004E0BAF">
      <w:pPr>
        <w:pStyle w:val="Note"/>
        <w:spacing w:line="240" w:lineRule="auto"/>
      </w:pPr>
    </w:p>
    <w:p w14:paraId="50F48CAD" w14:textId="77777777" w:rsidR="004E0BAF" w:rsidRDefault="004E0BAF" w:rsidP="004E0BAF">
      <w:pPr>
        <w:pStyle w:val="Note"/>
        <w:spacing w:after="120" w:line="240" w:lineRule="auto"/>
      </w:pPr>
    </w:p>
    <w:p w14:paraId="2793D8A4" w14:textId="77777777" w:rsidR="004E0BAF" w:rsidRPr="00E06967" w:rsidRDefault="004E0BAF" w:rsidP="004E0BAF">
      <w:pPr>
        <w:pStyle w:val="activity-numbered--true-false"/>
        <w:spacing w:before="60" w:after="60"/>
      </w:pPr>
      <w:r w:rsidRPr="00E06967">
        <w:t>1</w:t>
      </w:r>
      <w:r w:rsidRPr="00E06967">
        <w:tab/>
        <w:t>On Sundays, Amaya usually plays in the park.</w:t>
      </w:r>
      <w:r w:rsidRPr="00E06967">
        <w:tab/>
        <w:t>T / F</w:t>
      </w:r>
    </w:p>
    <w:p w14:paraId="6DEADB73" w14:textId="77777777" w:rsidR="004E0BAF" w:rsidRPr="00E06967" w:rsidRDefault="004E0BAF" w:rsidP="004E0BAF">
      <w:pPr>
        <w:pStyle w:val="activity-numbered--true-false"/>
        <w:spacing w:before="60" w:after="60"/>
      </w:pPr>
      <w:r w:rsidRPr="00E06967">
        <w:t>2</w:t>
      </w:r>
      <w:r w:rsidRPr="00E06967">
        <w:tab/>
        <w:t>Rosen wants to play a board game.</w:t>
      </w:r>
      <w:r w:rsidRPr="00E06967">
        <w:tab/>
        <w:t>T / F</w:t>
      </w:r>
    </w:p>
    <w:p w14:paraId="65F1BCBE" w14:textId="77777777" w:rsidR="004E0BAF" w:rsidRPr="00E06967" w:rsidRDefault="004E0BAF" w:rsidP="004E0BAF">
      <w:pPr>
        <w:pStyle w:val="activity-numbered--true-false"/>
        <w:spacing w:before="60" w:after="60"/>
      </w:pPr>
      <w:r w:rsidRPr="00E06967">
        <w:t>3</w:t>
      </w:r>
      <w:r w:rsidRPr="00E06967">
        <w:tab/>
      </w:r>
      <w:r>
        <w:t>T</w:t>
      </w:r>
      <w:r w:rsidRPr="00E06967">
        <w:t>here are usually two teams</w:t>
      </w:r>
      <w:r>
        <w:t xml:space="preserve"> for bowling</w:t>
      </w:r>
      <w:r w:rsidRPr="00E06967">
        <w:t>.</w:t>
      </w:r>
      <w:r w:rsidRPr="00E06967">
        <w:tab/>
        <w:t>T / F</w:t>
      </w:r>
    </w:p>
    <w:p w14:paraId="05E2A982" w14:textId="77777777" w:rsidR="004E0BAF" w:rsidRPr="00E06967" w:rsidRDefault="004E0BAF" w:rsidP="004E0BAF">
      <w:pPr>
        <w:pStyle w:val="activity-numbered--true-false"/>
        <w:spacing w:before="60" w:after="60"/>
      </w:pPr>
      <w:r w:rsidRPr="00E06967">
        <w:t>4</w:t>
      </w:r>
      <w:r w:rsidRPr="00E06967">
        <w:tab/>
      </w:r>
      <w:r>
        <w:t>You need a ball and a pen</w:t>
      </w:r>
      <w:r w:rsidRPr="00E06967">
        <w:t>.</w:t>
      </w:r>
      <w:r w:rsidRPr="00E06967">
        <w:tab/>
        <w:t>T / F</w:t>
      </w:r>
    </w:p>
    <w:p w14:paraId="638D8397" w14:textId="77777777" w:rsidR="004E0BAF" w:rsidRPr="00E06967" w:rsidRDefault="004E0BAF" w:rsidP="004E0BAF">
      <w:pPr>
        <w:pStyle w:val="activity-numbered--true-false"/>
        <w:spacing w:before="60" w:after="60"/>
      </w:pPr>
      <w:r w:rsidRPr="00E06967">
        <w:t>5</w:t>
      </w:r>
      <w:r w:rsidRPr="00E06967">
        <w:tab/>
      </w:r>
      <w:r>
        <w:t>You have to</w:t>
      </w:r>
      <w:r w:rsidRPr="00E06967">
        <w:t xml:space="preserve"> throw a ball at some bottles.</w:t>
      </w:r>
      <w:r w:rsidRPr="00E06967">
        <w:tab/>
        <w:t>T / F</w:t>
      </w:r>
    </w:p>
    <w:p w14:paraId="46FE2DDE" w14:textId="77777777" w:rsidR="004E0BAF" w:rsidRPr="00E06967" w:rsidRDefault="004E0BAF" w:rsidP="004E0BAF">
      <w:pPr>
        <w:pStyle w:val="activity-numbered--true-false"/>
        <w:spacing w:before="60" w:after="60"/>
        <w:rPr>
          <w:rStyle w:val="example-answer"/>
        </w:rPr>
      </w:pPr>
      <w:r w:rsidRPr="00E06967">
        <w:t>6</w:t>
      </w:r>
      <w:r w:rsidRPr="00E06967">
        <w:tab/>
        <w:t>Rosen and Amaya can play in the same team.</w:t>
      </w:r>
      <w:r w:rsidRPr="00E06967">
        <w:tab/>
        <w:t>T / F</w:t>
      </w:r>
    </w:p>
    <w:p w14:paraId="5F1CB8A9" w14:textId="50EBE815" w:rsidR="00FE1ED7" w:rsidRPr="002D2043" w:rsidRDefault="00FE1ED7" w:rsidP="00FE1ED7">
      <w:pPr>
        <w:pStyle w:val="marks"/>
        <w:spacing w:before="24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6</w:t>
      </w:r>
      <w:r w:rsidRPr="002D2043">
        <w:rPr>
          <w:rStyle w:val="marks-frame"/>
        </w:rPr>
        <w:t>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31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BSOki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67EE58F" w14:textId="44012270" w:rsidR="00EC1B18" w:rsidRPr="002D2043" w:rsidRDefault="00FD0FA2" w:rsidP="00EC1B18">
      <w:pPr>
        <w:pStyle w:val="instruction"/>
      </w:pPr>
      <w:r w:rsidRPr="002D2043">
        <w:t>6</w:t>
      </w:r>
      <w:r w:rsidRPr="002D2043">
        <w:tab/>
      </w:r>
      <w:r w:rsidR="00EC1B18">
        <w:t xml:space="preserve">Look and write. What have the </w:t>
      </w:r>
      <w:r w:rsidR="00EC1B18" w:rsidRPr="00A00E56">
        <w:t>people</w:t>
      </w:r>
      <w:r w:rsidR="00EC1B18">
        <w:t xml:space="preserve"> done this week?</w:t>
      </w:r>
      <w:r w:rsidR="00EC1B18" w:rsidRPr="00EC1B18">
        <w:t xml:space="preserve"> 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11"/>
        <w:gridCol w:w="2211"/>
        <w:gridCol w:w="2211"/>
      </w:tblGrid>
      <w:tr w:rsidR="00EC1B18" w14:paraId="34953A47" w14:textId="77777777" w:rsidTr="00473925">
        <w:trPr>
          <w:cantSplit/>
          <w:trHeight w:val="1418"/>
        </w:trPr>
        <w:tc>
          <w:tcPr>
            <w:tcW w:w="2211" w:type="dxa"/>
            <w:vAlign w:val="center"/>
          </w:tcPr>
          <w:p w14:paraId="0D397FAF" w14:textId="77777777" w:rsidR="00EC1B18" w:rsidRDefault="00EC1B18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267B33" wp14:editId="61599B6E">
                  <wp:extent cx="1311685" cy="841248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1363" cy="847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71E42327" w14:textId="77777777" w:rsidR="00EC1B18" w:rsidRDefault="00EC1B18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A4C589" wp14:editId="68AADF1B">
                  <wp:extent cx="1078992" cy="852354"/>
                  <wp:effectExtent l="0" t="0" r="63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6938" cy="858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5825936A" w14:textId="77777777" w:rsidR="00EC1B18" w:rsidRDefault="00EC1B18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94A938" wp14:editId="7C66B369">
                  <wp:extent cx="1143000" cy="831272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1208" cy="8372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1B18" w:rsidRPr="00685431" w14:paraId="6B306845" w14:textId="77777777" w:rsidTr="00473925">
        <w:trPr>
          <w:cantSplit/>
          <w:trHeight w:val="454"/>
        </w:trPr>
        <w:tc>
          <w:tcPr>
            <w:tcW w:w="2211" w:type="dxa"/>
            <w:vAlign w:val="center"/>
          </w:tcPr>
          <w:p w14:paraId="5BE9776E" w14:textId="074004B5" w:rsidR="00EC1B18" w:rsidRPr="00685431" w:rsidRDefault="00EC1B18" w:rsidP="00473925">
            <w:pPr>
              <w:pStyle w:val="activity-numbered--centered"/>
              <w:spacing w:after="0"/>
            </w:pPr>
            <w:r>
              <w:rPr>
                <w:rStyle w:val="wol"/>
                <w:u w:val="none"/>
              </w:rPr>
              <w:t>bracelet</w:t>
            </w:r>
          </w:p>
        </w:tc>
        <w:tc>
          <w:tcPr>
            <w:tcW w:w="2211" w:type="dxa"/>
            <w:vAlign w:val="center"/>
          </w:tcPr>
          <w:p w14:paraId="2697954C" w14:textId="7874AF9A" w:rsidR="00EC1B18" w:rsidRPr="00685431" w:rsidRDefault="00EC1B18" w:rsidP="00473925">
            <w:pPr>
              <w:pStyle w:val="activity-numbered--centered"/>
              <w:spacing w:after="0"/>
            </w:pPr>
            <w:r>
              <w:rPr>
                <w:rStyle w:val="wol"/>
                <w:u w:val="none"/>
              </w:rPr>
              <w:t>music</w:t>
            </w:r>
          </w:p>
        </w:tc>
        <w:tc>
          <w:tcPr>
            <w:tcW w:w="2211" w:type="dxa"/>
            <w:vAlign w:val="center"/>
          </w:tcPr>
          <w:p w14:paraId="20475263" w14:textId="4C4585C4" w:rsidR="00EC1B18" w:rsidRPr="00685431" w:rsidRDefault="00EC1B18" w:rsidP="00473925">
            <w:pPr>
              <w:pStyle w:val="activity-numbered--centered"/>
              <w:spacing w:after="0"/>
            </w:pPr>
            <w:r>
              <w:rPr>
                <w:rStyle w:val="wol"/>
                <w:u w:val="none"/>
              </w:rPr>
              <w:t>video game</w:t>
            </w:r>
          </w:p>
        </w:tc>
      </w:tr>
    </w:tbl>
    <w:p w14:paraId="2DD8909D" w14:textId="77777777" w:rsidR="00EC1B18" w:rsidRDefault="00EC1B18" w:rsidP="00590627">
      <w:pPr>
        <w:pStyle w:val="wordpool-text"/>
        <w:ind w:right="5600"/>
      </w:pPr>
      <w:r>
        <w:t xml:space="preserve">Example: </w:t>
      </w:r>
      <w:r>
        <w:rPr>
          <w:i/>
          <w:iCs/>
        </w:rPr>
        <w:t>They have made a bracelet</w:t>
      </w:r>
      <w:r w:rsidRPr="00E70173">
        <w:rPr>
          <w:i/>
          <w:iCs/>
        </w:rPr>
        <w:t>.</w:t>
      </w:r>
    </w:p>
    <w:p w14:paraId="683091A1" w14:textId="77777777" w:rsidR="00EC1B18" w:rsidRDefault="00EC1B18" w:rsidP="00EC1B18">
      <w:pPr>
        <w:pStyle w:val="activity-numbered"/>
        <w:spacing w:before="60" w:after="60"/>
        <w:rPr>
          <w:rStyle w:val="wol"/>
          <w:bCs w:val="0"/>
        </w:rPr>
      </w:pPr>
      <w:r w:rsidRPr="2E21E06C">
        <w:t>1</w:t>
      </w:r>
      <w:r>
        <w:tab/>
      </w:r>
      <w:r>
        <w:rPr>
          <w:rStyle w:val="wol"/>
          <w:bCs w:val="0"/>
        </w:rPr>
        <w:t>                                                                                                             </w:t>
      </w:r>
      <w:r w:rsidRPr="009B02AD">
        <w:rPr>
          <w:rStyle w:val="wol"/>
          <w:bCs w:val="0"/>
          <w:i/>
          <w:iCs/>
        </w:rPr>
        <w:t>   </w:t>
      </w:r>
      <w:r>
        <w:rPr>
          <w:rStyle w:val="wol"/>
          <w:bCs w:val="0"/>
        </w:rPr>
        <w:t>           </w:t>
      </w:r>
    </w:p>
    <w:p w14:paraId="2A4FA8FA" w14:textId="77777777" w:rsidR="00EC1B18" w:rsidRDefault="00EC1B18" w:rsidP="00EC1B18">
      <w:pPr>
        <w:pStyle w:val="activity-numbered"/>
        <w:spacing w:before="60" w:after="60"/>
        <w:rPr>
          <w:rStyle w:val="wol"/>
          <w:bCs w:val="0"/>
        </w:rPr>
      </w:pPr>
      <w:r>
        <w:t>2</w:t>
      </w:r>
      <w:r>
        <w:tab/>
      </w:r>
      <w:r>
        <w:rPr>
          <w:rStyle w:val="wol"/>
          <w:bCs w:val="0"/>
        </w:rPr>
        <w:t>                                                                                                             </w:t>
      </w:r>
      <w:r w:rsidRPr="009B02AD">
        <w:rPr>
          <w:rStyle w:val="wol"/>
          <w:bCs w:val="0"/>
          <w:i/>
          <w:iCs/>
        </w:rPr>
        <w:t>   </w:t>
      </w:r>
      <w:r>
        <w:rPr>
          <w:rStyle w:val="wol"/>
          <w:bCs w:val="0"/>
        </w:rPr>
        <w:t>           </w:t>
      </w:r>
    </w:p>
    <w:p w14:paraId="4A4E3583" w14:textId="44F9B68B" w:rsidR="00FD0FA2" w:rsidRPr="002D2043" w:rsidRDefault="00FD0FA2" w:rsidP="00FD0FA2">
      <w:pPr>
        <w:pStyle w:val="marks"/>
        <w:spacing w:before="24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 w:rsidR="00590627"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2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dA7vkq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0D68027" w14:textId="077EE898" w:rsidR="009970BF" w:rsidRPr="00E06967" w:rsidRDefault="00FD0FA2" w:rsidP="009970BF">
      <w:pPr>
        <w:pStyle w:val="instruction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FE1ED7">
        <w:rPr>
          <w:color w:val="767171" w:themeColor="background2" w:themeShade="80"/>
        </w:rPr>
        <w:t>8</w:t>
      </w:r>
      <w:r>
        <w:t xml:space="preserve"> </w:t>
      </w:r>
      <w:r w:rsidR="009970BF" w:rsidRPr="00E06967">
        <w:t>Listen and tick</w:t>
      </w:r>
      <w:r w:rsidR="006D0935">
        <w:t xml:space="preserve"> (</w:t>
      </w:r>
      <w:r w:rsidR="006D0935" w:rsidRPr="007C6741">
        <w:rPr>
          <w:noProof/>
          <w:position w:val="-6"/>
          <w:lang w:eastAsia="es-ES"/>
        </w:rPr>
        <w:drawing>
          <wp:inline distT="0" distB="0" distL="0" distR="0" wp14:anchorId="2AADCB8A" wp14:editId="68662913">
            <wp:extent cx="162000" cy="183600"/>
            <wp:effectExtent l="0" t="0" r="3175" b="0"/>
            <wp:docPr id="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20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D0935">
        <w:t>)</w:t>
      </w:r>
      <w:r w:rsidR="009970BF">
        <w:t>.</w:t>
      </w:r>
    </w:p>
    <w:p w14:paraId="1FFF438B" w14:textId="77777777" w:rsidR="009970BF" w:rsidRPr="00E06967" w:rsidRDefault="009970BF" w:rsidP="009970BF">
      <w:pPr>
        <w:pStyle w:val="activity-numbered"/>
      </w:pPr>
      <w:r w:rsidRPr="00E06967">
        <w:t>1</w:t>
      </w:r>
      <w:r w:rsidRPr="00E06967">
        <w:tab/>
        <w:t>Tom wants to use …</w:t>
      </w:r>
      <w:r>
        <w:t xml:space="preserve"> .</w:t>
      </w:r>
    </w:p>
    <w:p w14:paraId="1ECEEA23" w14:textId="77777777" w:rsidR="009970BF" w:rsidRPr="00E06967" w:rsidRDefault="009970BF" w:rsidP="009970BF">
      <w:pPr>
        <w:pStyle w:val="activity-numbered--mpc"/>
      </w:pPr>
      <w:r w:rsidRPr="00E06967">
        <w:t>A</w:t>
      </w:r>
      <w:r w:rsidRPr="00E06967">
        <w:tab/>
      </w:r>
      <w:r w:rsidRPr="00E06967">
        <w:rPr>
          <w:rStyle w:val="checkbox"/>
        </w:rPr>
        <w:t>☐</w:t>
      </w:r>
      <w:r w:rsidRPr="00E06967">
        <w:t> his tablet</w:t>
      </w:r>
      <w:r w:rsidRPr="00E06967">
        <w:tab/>
        <w:t>B</w:t>
      </w:r>
      <w:r w:rsidRPr="00E06967">
        <w:tab/>
      </w:r>
      <w:r w:rsidRPr="00E06967">
        <w:rPr>
          <w:rStyle w:val="checkbox"/>
        </w:rPr>
        <w:t>☐</w:t>
      </w:r>
      <w:r w:rsidRPr="00E06967">
        <w:t> </w:t>
      </w:r>
      <w:r>
        <w:t xml:space="preserve">his </w:t>
      </w:r>
      <w:r w:rsidRPr="00E06967">
        <w:t>mum’s computer</w:t>
      </w:r>
    </w:p>
    <w:p w14:paraId="02F914DD" w14:textId="77777777" w:rsidR="009970BF" w:rsidRPr="00E06967" w:rsidRDefault="009970BF" w:rsidP="009970BF">
      <w:pPr>
        <w:pStyle w:val="activity-numbered"/>
      </w:pPr>
      <w:r w:rsidRPr="00E06967">
        <w:t>2</w:t>
      </w:r>
      <w:r w:rsidRPr="00E06967">
        <w:tab/>
        <w:t xml:space="preserve"> Tom … finished his homework.</w:t>
      </w:r>
    </w:p>
    <w:p w14:paraId="28A21517" w14:textId="77777777" w:rsidR="009970BF" w:rsidRPr="00E06967" w:rsidRDefault="009970BF" w:rsidP="009970BF">
      <w:pPr>
        <w:pStyle w:val="activity-numbered--mpc"/>
      </w:pPr>
      <w:r w:rsidRPr="00E06967">
        <w:t>A</w:t>
      </w:r>
      <w:r w:rsidRPr="00E06967">
        <w:tab/>
      </w:r>
      <w:r w:rsidRPr="00E06967">
        <w:rPr>
          <w:rStyle w:val="checkbox"/>
        </w:rPr>
        <w:t>☐</w:t>
      </w:r>
      <w:r w:rsidRPr="00E06967">
        <w:t> has</w:t>
      </w:r>
      <w:r w:rsidRPr="00E06967">
        <w:tab/>
        <w:t>B</w:t>
      </w:r>
      <w:r w:rsidRPr="00E06967">
        <w:tab/>
      </w:r>
      <w:r w:rsidRPr="00E06967">
        <w:rPr>
          <w:rStyle w:val="checkbox"/>
        </w:rPr>
        <w:t>☐</w:t>
      </w:r>
      <w:r w:rsidRPr="00E06967">
        <w:t> hasn’t</w:t>
      </w:r>
    </w:p>
    <w:p w14:paraId="6D0FCCAD" w14:textId="77777777" w:rsidR="009970BF" w:rsidRPr="00E06967" w:rsidRDefault="009970BF" w:rsidP="009970BF">
      <w:pPr>
        <w:pStyle w:val="activity-numbered"/>
      </w:pPr>
      <w:r w:rsidRPr="00E06967">
        <w:t>3</w:t>
      </w:r>
      <w:r w:rsidRPr="00E06967">
        <w:tab/>
      </w:r>
      <w:r>
        <w:t>Tom can … very well.</w:t>
      </w:r>
    </w:p>
    <w:p w14:paraId="122BF7F8" w14:textId="77777777" w:rsidR="009970BF" w:rsidRPr="00E06967" w:rsidRDefault="009970BF" w:rsidP="009970BF">
      <w:pPr>
        <w:pStyle w:val="activity-numbered--mpc"/>
      </w:pPr>
      <w:r w:rsidRPr="00E06967">
        <w:t>A</w:t>
      </w:r>
      <w:r w:rsidRPr="00E06967">
        <w:tab/>
      </w:r>
      <w:r w:rsidRPr="00E06967">
        <w:rPr>
          <w:rStyle w:val="checkbox"/>
        </w:rPr>
        <w:t>☐</w:t>
      </w:r>
      <w:r w:rsidRPr="00E06967">
        <w:t> </w:t>
      </w:r>
      <w:r>
        <w:t>play a computer game</w:t>
      </w:r>
      <w:r w:rsidRPr="00E06967">
        <w:tab/>
        <w:t>B</w:t>
      </w:r>
      <w:r w:rsidRPr="00E06967">
        <w:tab/>
      </w:r>
      <w:r w:rsidRPr="00E06967">
        <w:rPr>
          <w:rStyle w:val="checkbox"/>
        </w:rPr>
        <w:t>☐</w:t>
      </w:r>
      <w:r w:rsidRPr="00E06967">
        <w:t> </w:t>
      </w:r>
      <w:r>
        <w:t>do sport</w:t>
      </w:r>
    </w:p>
    <w:p w14:paraId="3BD4A6F5" w14:textId="77777777" w:rsidR="009970BF" w:rsidRPr="00E06967" w:rsidRDefault="009970BF" w:rsidP="009970BF">
      <w:pPr>
        <w:pStyle w:val="activity-numbered"/>
      </w:pPr>
      <w:r w:rsidRPr="00E06967">
        <w:t>4</w:t>
      </w:r>
      <w:r w:rsidRPr="00E06967">
        <w:tab/>
      </w:r>
      <w:r>
        <w:t>In the game you have to</w:t>
      </w:r>
      <w:r w:rsidRPr="00E06967">
        <w:t xml:space="preserve"> … </w:t>
      </w:r>
      <w:r>
        <w:t>.</w:t>
      </w:r>
    </w:p>
    <w:p w14:paraId="6815D1E1" w14:textId="77777777" w:rsidR="009970BF" w:rsidRPr="00E06967" w:rsidRDefault="009970BF" w:rsidP="009970BF">
      <w:pPr>
        <w:pStyle w:val="activity-numbered--mpc"/>
      </w:pPr>
      <w:r w:rsidRPr="00E06967">
        <w:t>A</w:t>
      </w:r>
      <w:r w:rsidRPr="00E06967">
        <w:tab/>
      </w:r>
      <w:r w:rsidRPr="00E06967">
        <w:rPr>
          <w:rStyle w:val="checkbox"/>
        </w:rPr>
        <w:t>☐</w:t>
      </w:r>
      <w:r w:rsidRPr="00E06967">
        <w:t> </w:t>
      </w:r>
      <w:r>
        <w:t>collect balls</w:t>
      </w:r>
      <w:r w:rsidRPr="00E06967">
        <w:tab/>
        <w:t>B</w:t>
      </w:r>
      <w:r w:rsidRPr="00E06967">
        <w:tab/>
      </w:r>
      <w:r w:rsidRPr="00E06967">
        <w:rPr>
          <w:rStyle w:val="checkbox"/>
        </w:rPr>
        <w:t>☐</w:t>
      </w:r>
      <w:r w:rsidRPr="00E06967">
        <w:t> </w:t>
      </w:r>
      <w:r>
        <w:t>score two points</w:t>
      </w:r>
    </w:p>
    <w:p w14:paraId="28218C84" w14:textId="77777777" w:rsidR="009970BF" w:rsidRPr="00E06967" w:rsidRDefault="009970BF" w:rsidP="009970BF">
      <w:pPr>
        <w:pStyle w:val="activity-numbered"/>
      </w:pPr>
      <w:r>
        <w:t>5</w:t>
      </w:r>
      <w:r w:rsidRPr="00E06967">
        <w:tab/>
      </w:r>
      <w:r>
        <w:t>The</w:t>
      </w:r>
      <w:r w:rsidRPr="00E06967">
        <w:t xml:space="preserve"> …</w:t>
      </w:r>
      <w:r>
        <w:t xml:space="preserve"> isn’t working.</w:t>
      </w:r>
    </w:p>
    <w:p w14:paraId="2A186D62" w14:textId="77777777" w:rsidR="009970BF" w:rsidRPr="00E06967" w:rsidRDefault="009970BF" w:rsidP="009970BF">
      <w:pPr>
        <w:pStyle w:val="activity-numbered--mpc"/>
      </w:pPr>
      <w:r w:rsidRPr="00E06967">
        <w:t>A</w:t>
      </w:r>
      <w:r w:rsidRPr="00E06967">
        <w:tab/>
      </w:r>
      <w:r w:rsidRPr="00E06967">
        <w:rPr>
          <w:rStyle w:val="checkbox"/>
        </w:rPr>
        <w:t>☐</w:t>
      </w:r>
      <w:r w:rsidRPr="00E06967">
        <w:t> </w:t>
      </w:r>
      <w:r>
        <w:t>controller</w:t>
      </w:r>
      <w:r w:rsidRPr="00E06967">
        <w:tab/>
        <w:t>B</w:t>
      </w:r>
      <w:r w:rsidRPr="00E06967">
        <w:tab/>
      </w:r>
      <w:r w:rsidRPr="00E06967">
        <w:rPr>
          <w:rStyle w:val="checkbox"/>
        </w:rPr>
        <w:t>☐</w:t>
      </w:r>
      <w:r w:rsidRPr="00E06967">
        <w:t> </w:t>
      </w:r>
      <w:r>
        <w:t>keyboard</w:t>
      </w:r>
    </w:p>
    <w:p w14:paraId="12117366" w14:textId="73269A34" w:rsidR="00FD0FA2" w:rsidRPr="00683C0B" w:rsidRDefault="009970BF" w:rsidP="009970BF">
      <w:pPr>
        <w:pStyle w:val="instruction"/>
        <w:ind w:right="-27"/>
        <w:jc w:val="right"/>
        <w:rPr>
          <w:rStyle w:val="marks-frame"/>
        </w:rPr>
      </w:pPr>
      <w:r w:rsidRPr="00E06967">
        <w:rPr>
          <w:rStyle w:val="marks-frame"/>
        </w:rPr>
        <w:t xml:space="preserve">     / </w:t>
      </w:r>
      <w:r>
        <w:rPr>
          <w:rStyle w:val="marks-frame"/>
        </w:rPr>
        <w:t>5</w:t>
      </w:r>
      <w:r w:rsidRPr="00E06967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3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mC09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CMmC09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434E7087" w:rsidR="00FD0FA2" w:rsidRDefault="00FD0FA2" w:rsidP="00FD0FA2">
      <w:pPr>
        <w:pStyle w:val="instruction"/>
      </w:pPr>
      <w:r>
        <w:t>8</w:t>
      </w:r>
      <w:r>
        <w:tab/>
      </w:r>
      <w:r w:rsidR="009970BF" w:rsidRPr="00E06967">
        <w:t>Look and answer</w:t>
      </w:r>
      <w:r w:rsidR="009970BF">
        <w:t xml:space="preserve"> the questions</w:t>
      </w:r>
      <w:r w:rsidR="009970BF" w:rsidRPr="00E06967">
        <w:t>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31"/>
        <w:gridCol w:w="2721"/>
      </w:tblGrid>
      <w:tr w:rsidR="00FD0FA2" w14:paraId="6AD34B60" w14:textId="77777777" w:rsidTr="009970BF">
        <w:trPr>
          <w:cantSplit/>
          <w:trHeight w:val="2865"/>
        </w:trPr>
        <w:tc>
          <w:tcPr>
            <w:tcW w:w="3331" w:type="dxa"/>
            <w:vAlign w:val="center"/>
          </w:tcPr>
          <w:p w14:paraId="49014046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A82A56" wp14:editId="2DC89755">
                  <wp:extent cx="2017663" cy="1636776"/>
                  <wp:effectExtent l="0" t="0" r="1905" b="1905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6165" cy="1659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1" w:type="dxa"/>
            <w:vAlign w:val="center"/>
          </w:tcPr>
          <w:p w14:paraId="500BAC06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8B3213C" wp14:editId="6604A7DD">
                  <wp:extent cx="1545336" cy="1604079"/>
                  <wp:effectExtent l="0" t="0" r="4445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7389" cy="16269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B8514DC" w14:textId="77777777" w:rsidR="009970BF" w:rsidRPr="00E06967" w:rsidRDefault="009970BF" w:rsidP="009970BF">
      <w:pPr>
        <w:pStyle w:val="activity-numbered"/>
        <w:numPr>
          <w:ilvl w:val="0"/>
          <w:numId w:val="13"/>
        </w:numPr>
        <w:spacing w:before="60" w:after="60"/>
        <w:rPr>
          <w:rStyle w:val="wol"/>
          <w:u w:val="none"/>
        </w:rPr>
      </w:pPr>
      <w:r w:rsidRPr="00E06967">
        <w:t xml:space="preserve">What </w:t>
      </w:r>
      <w:r>
        <w:t>kinds of games can you see</w:t>
      </w:r>
      <w:r w:rsidRPr="00E06967">
        <w:t>?</w:t>
      </w:r>
    </w:p>
    <w:p w14:paraId="5B7E0A85" w14:textId="77777777" w:rsidR="009970BF" w:rsidRPr="00E06967" w:rsidRDefault="009970BF" w:rsidP="009970BF">
      <w:pPr>
        <w:pStyle w:val="activity-numbered"/>
        <w:numPr>
          <w:ilvl w:val="0"/>
          <w:numId w:val="13"/>
        </w:numPr>
        <w:spacing w:before="60" w:after="60"/>
      </w:pPr>
      <w:r>
        <w:t>Which do you like the most? Why?</w:t>
      </w:r>
    </w:p>
    <w:p w14:paraId="4E45D1F9" w14:textId="5EDC4292" w:rsidR="009970BF" w:rsidRPr="00683C0B" w:rsidRDefault="009970BF" w:rsidP="009970BF">
      <w:pPr>
        <w:pStyle w:val="instruction"/>
        <w:spacing w:after="120"/>
        <w:ind w:right="-27"/>
        <w:jc w:val="right"/>
        <w:rPr>
          <w:rStyle w:val="marks-frame"/>
        </w:rPr>
      </w:pPr>
      <w:r w:rsidRPr="00E06967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E06967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0FC4712B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FE1ED7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99105A" id="Text Box 6" o:spid="_x0000_s1034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" filled="f" stroked="f" strokeweight=".5pt">
                <v:textbox inset=",2mm">
                  <w:txbxContent>
                    <w:p w14:paraId="392CBE66" w14:textId="0FC4712B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FE1ED7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38"/>
      <w:footerReference w:type="default" r:id="rId39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8F25D8" w14:textId="77777777" w:rsidR="00C700E6" w:rsidRDefault="00C700E6" w:rsidP="00B7780C">
      <w:r>
        <w:separator/>
      </w:r>
    </w:p>
  </w:endnote>
  <w:endnote w:type="continuationSeparator" w:id="0">
    <w:p w14:paraId="17C919F5" w14:textId="77777777" w:rsidR="00C700E6" w:rsidRDefault="00C700E6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Sylfae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Abadi"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Abadi Extra Light"/>
    <w:panose1 w:val="020B0204020104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0139DCC5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716B4D">
      <w:rPr>
        <w:rStyle w:val="PageNumber"/>
      </w:rPr>
      <w:t>Beehive 4</w:t>
    </w:r>
    <w:r w:rsidR="00716B4D" w:rsidRPr="00DA2675">
      <w:rPr>
        <w:rStyle w:val="PageNumber"/>
      </w:rPr>
      <w:t xml:space="preserve"> • </w:t>
    </w:r>
    <w:r w:rsidR="00716B4D">
      <w:rPr>
        <w:rStyle w:val="PageNumber"/>
      </w:rPr>
      <w:t xml:space="preserve">Unit </w:t>
    </w:r>
    <w:r w:rsidR="00716B4D">
      <w:rPr>
        <w:rStyle w:val="PageNumber"/>
      </w:rPr>
      <w:t>8</w:t>
    </w:r>
    <w:r w:rsidR="00716B4D"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09185AD" w14:textId="77777777" w:rsidR="00C700E6" w:rsidRDefault="00C700E6" w:rsidP="00B7780C">
      <w:r>
        <w:separator/>
      </w:r>
    </w:p>
  </w:footnote>
  <w:footnote w:type="continuationSeparator" w:id="0">
    <w:p w14:paraId="0580FEB6" w14:textId="77777777" w:rsidR="00C700E6" w:rsidRDefault="00C700E6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7DF36C88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363290B"/>
    <w:multiLevelType w:val="hybridMultilevel"/>
    <w:tmpl w:val="57E2E52E"/>
    <w:lvl w:ilvl="0" w:tplc="1ED2D8DE">
      <w:start w:val="1"/>
      <w:numFmt w:val="decimal"/>
      <w:lvlText w:val="%1"/>
      <w:lvlJc w:val="left"/>
      <w:pPr>
        <w:ind w:left="64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364" w:hanging="360"/>
      </w:pPr>
    </w:lvl>
    <w:lvl w:ilvl="2" w:tplc="0809001B" w:tentative="1">
      <w:start w:val="1"/>
      <w:numFmt w:val="lowerRoman"/>
      <w:lvlText w:val="%3."/>
      <w:lvlJc w:val="right"/>
      <w:pPr>
        <w:ind w:left="2084" w:hanging="180"/>
      </w:pPr>
    </w:lvl>
    <w:lvl w:ilvl="3" w:tplc="0809000F" w:tentative="1">
      <w:start w:val="1"/>
      <w:numFmt w:val="decimal"/>
      <w:lvlText w:val="%4."/>
      <w:lvlJc w:val="left"/>
      <w:pPr>
        <w:ind w:left="2804" w:hanging="360"/>
      </w:pPr>
    </w:lvl>
    <w:lvl w:ilvl="4" w:tplc="08090019" w:tentative="1">
      <w:start w:val="1"/>
      <w:numFmt w:val="lowerLetter"/>
      <w:lvlText w:val="%5."/>
      <w:lvlJc w:val="left"/>
      <w:pPr>
        <w:ind w:left="3524" w:hanging="360"/>
      </w:pPr>
    </w:lvl>
    <w:lvl w:ilvl="5" w:tplc="0809001B" w:tentative="1">
      <w:start w:val="1"/>
      <w:numFmt w:val="lowerRoman"/>
      <w:lvlText w:val="%6."/>
      <w:lvlJc w:val="right"/>
      <w:pPr>
        <w:ind w:left="4244" w:hanging="180"/>
      </w:pPr>
    </w:lvl>
    <w:lvl w:ilvl="6" w:tplc="0809000F" w:tentative="1">
      <w:start w:val="1"/>
      <w:numFmt w:val="decimal"/>
      <w:lvlText w:val="%7."/>
      <w:lvlJc w:val="left"/>
      <w:pPr>
        <w:ind w:left="4964" w:hanging="360"/>
      </w:pPr>
    </w:lvl>
    <w:lvl w:ilvl="7" w:tplc="08090019" w:tentative="1">
      <w:start w:val="1"/>
      <w:numFmt w:val="lowerLetter"/>
      <w:lvlText w:val="%8."/>
      <w:lvlJc w:val="left"/>
      <w:pPr>
        <w:ind w:left="5684" w:hanging="360"/>
      </w:pPr>
    </w:lvl>
    <w:lvl w:ilvl="8" w:tplc="08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2"/>
  </w:num>
  <w:num w:numId="2">
    <w:abstractNumId w:val="11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 w:numId="13">
    <w:abstractNumId w:val="1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26E8"/>
    <w:rsid w:val="0005545F"/>
    <w:rsid w:val="00056D7E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4E78"/>
    <w:rsid w:val="000975C6"/>
    <w:rsid w:val="000A0C4F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344B"/>
    <w:rsid w:val="000C4113"/>
    <w:rsid w:val="000C46AD"/>
    <w:rsid w:val="000C58DF"/>
    <w:rsid w:val="000C68A2"/>
    <w:rsid w:val="000C703B"/>
    <w:rsid w:val="000D17BD"/>
    <w:rsid w:val="000D2B2A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0F6EB4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5E4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687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0BAF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510C"/>
    <w:rsid w:val="0055793B"/>
    <w:rsid w:val="00562029"/>
    <w:rsid w:val="005625AC"/>
    <w:rsid w:val="005626C1"/>
    <w:rsid w:val="005631D3"/>
    <w:rsid w:val="0056397B"/>
    <w:rsid w:val="005648AF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627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1D02"/>
    <w:rsid w:val="006A2F64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935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6B4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972A6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E79AA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13FD6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098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4DB4"/>
    <w:rsid w:val="008F7988"/>
    <w:rsid w:val="00901AA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4DBB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77D1C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0B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510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9EB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59FA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4EA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14D"/>
    <w:rsid w:val="00C53DA2"/>
    <w:rsid w:val="00C56ED1"/>
    <w:rsid w:val="00C574B7"/>
    <w:rsid w:val="00C57721"/>
    <w:rsid w:val="00C61FDF"/>
    <w:rsid w:val="00C635E4"/>
    <w:rsid w:val="00C700E6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44A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D5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4D79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1B18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28D1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047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430D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5F4"/>
    <w:rsid w:val="00FD5BD7"/>
    <w:rsid w:val="00FD65E2"/>
    <w:rsid w:val="00FD6EB8"/>
    <w:rsid w:val="00FE1040"/>
    <w:rsid w:val="00FE1ED7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EE28D1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customStyle="1" w:styleId="instruction">
    <w:name w:val="instruction"/>
    <w:uiPriority w:val="1"/>
    <w:qFormat/>
    <w:rsid w:val="00EE28D1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26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EE28D1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9C4510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EE28D1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g"/><Relationship Id="rId39" Type="http://schemas.openxmlformats.org/officeDocument/2006/relationships/footer" Target="footer1.xml"/><Relationship Id="rId21" Type="http://schemas.openxmlformats.org/officeDocument/2006/relationships/image" Target="media/image11.emf"/><Relationship Id="rId34" Type="http://schemas.openxmlformats.org/officeDocument/2006/relationships/image" Target="media/image23.jpe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g"/><Relationship Id="rId29" Type="http://schemas.openxmlformats.org/officeDocument/2006/relationships/image" Target="media/image18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image" Target="media/image14.jpg"/><Relationship Id="rId32" Type="http://schemas.openxmlformats.org/officeDocument/2006/relationships/image" Target="media/image21.jpeg"/><Relationship Id="rId37" Type="http://schemas.openxmlformats.org/officeDocument/2006/relationships/image" Target="media/image25.jpeg"/><Relationship Id="rId40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image" Target="media/image13.jpg"/><Relationship Id="rId28" Type="http://schemas.openxmlformats.org/officeDocument/2006/relationships/image" Target="media/image170.jpg"/><Relationship Id="rId36" Type="http://schemas.openxmlformats.org/officeDocument/2006/relationships/image" Target="media/image240.emf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0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g"/><Relationship Id="rId27" Type="http://schemas.openxmlformats.org/officeDocument/2006/relationships/image" Target="media/image17.jpg"/><Relationship Id="rId30" Type="http://schemas.openxmlformats.org/officeDocument/2006/relationships/image" Target="media/image19.jpeg"/><Relationship Id="rId35" Type="http://schemas.openxmlformats.org/officeDocument/2006/relationships/image" Target="media/image24.emf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5" Type="http://schemas.openxmlformats.org/officeDocument/2006/relationships/image" Target="media/image15.jpg"/><Relationship Id="rId33" Type="http://schemas.openxmlformats.org/officeDocument/2006/relationships/image" Target="media/image22.jpg"/><Relationship Id="rId38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DE1C7A0-F245-484B-82C9-F3A3185276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25</TotalTime>
  <Pages>4</Pages>
  <Words>428</Words>
  <Characters>2445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25</cp:revision>
  <cp:lastPrinted>2022-05-18T09:03:00Z</cp:lastPrinted>
  <dcterms:created xsi:type="dcterms:W3CDTF">2022-05-18T08:40:00Z</dcterms:created>
  <dcterms:modified xsi:type="dcterms:W3CDTF">2022-08-15T11:11:00Z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